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927" w:rsidRPr="00576C4D" w:rsidRDefault="000C3927" w:rsidP="000C3927">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RAN4 #</w:t>
      </w:r>
      <w:r>
        <w:rPr>
          <w:b/>
          <w:noProof/>
          <w:sz w:val="24"/>
          <w:lang w:eastAsia="ja-JP"/>
        </w:rPr>
        <w:t>103</w:t>
      </w:r>
      <w:r w:rsidRPr="00576C4D">
        <w:rPr>
          <w:b/>
          <w:noProof/>
          <w:sz w:val="24"/>
          <w:lang w:eastAsia="ja-JP"/>
        </w:rPr>
        <w:t>-e</w:t>
      </w:r>
      <w:r w:rsidRPr="00576C4D">
        <w:rPr>
          <w:b/>
          <w:i/>
          <w:noProof/>
          <w:sz w:val="28"/>
        </w:rPr>
        <w:tab/>
      </w:r>
      <w:r w:rsidRPr="002D55FB">
        <w:rPr>
          <w:b/>
          <w:i/>
          <w:noProof/>
          <w:sz w:val="28"/>
        </w:rPr>
        <w:t>R4-2</w:t>
      </w:r>
      <w:r>
        <w:rPr>
          <w:b/>
          <w:i/>
          <w:noProof/>
          <w:sz w:val="28"/>
        </w:rPr>
        <w:t>2</w:t>
      </w:r>
      <w:r w:rsidR="00814F46">
        <w:rPr>
          <w:b/>
          <w:i/>
          <w:noProof/>
          <w:sz w:val="28"/>
        </w:rPr>
        <w:t>09158</w:t>
      </w:r>
    </w:p>
    <w:p w:rsidR="000C3927" w:rsidRPr="00576C4D" w:rsidRDefault="000C3927" w:rsidP="000C3927">
      <w:pPr>
        <w:spacing w:before="120" w:after="120"/>
        <w:ind w:left="2277" w:hangingChars="945" w:hanging="2277"/>
        <w:rPr>
          <w:rFonts w:ascii="Arial" w:eastAsia="MS Mincho" w:hAnsi="Arial"/>
          <w:b/>
          <w:noProof/>
          <w:sz w:val="24"/>
        </w:rPr>
      </w:pPr>
      <w:r w:rsidRPr="00576C4D">
        <w:rPr>
          <w:rFonts w:ascii="Arial" w:eastAsia="MS Mincho" w:hAnsi="Arial"/>
          <w:b/>
          <w:noProof/>
          <w:sz w:val="24"/>
        </w:rPr>
        <w:t xml:space="preserve">Electronic Meeting, </w:t>
      </w:r>
      <w:r>
        <w:rPr>
          <w:rFonts w:ascii="Arial" w:eastAsia="MS Mincho" w:hAnsi="Arial"/>
          <w:b/>
          <w:noProof/>
          <w:sz w:val="24"/>
        </w:rPr>
        <w:t>9</w:t>
      </w:r>
      <w:r w:rsidRPr="003B245F">
        <w:rPr>
          <w:rFonts w:ascii="Arial" w:eastAsia="MS Mincho" w:hAnsi="Arial"/>
          <w:b/>
          <w:noProof/>
          <w:sz w:val="24"/>
        </w:rPr>
        <w:t xml:space="preserve">th </w:t>
      </w:r>
      <w:r>
        <w:rPr>
          <w:rFonts w:ascii="Arial" w:eastAsia="MS Mincho" w:hAnsi="Arial"/>
          <w:b/>
          <w:noProof/>
          <w:sz w:val="24"/>
        </w:rPr>
        <w:t>May</w:t>
      </w:r>
      <w:r w:rsidRPr="003B245F">
        <w:rPr>
          <w:rFonts w:ascii="Arial" w:eastAsia="MS Mincho" w:hAnsi="Arial"/>
          <w:b/>
          <w:noProof/>
          <w:sz w:val="24"/>
        </w:rPr>
        <w:t xml:space="preserve"> – 2</w:t>
      </w:r>
      <w:r>
        <w:rPr>
          <w:rFonts w:ascii="Arial" w:eastAsia="MS Mincho" w:hAnsi="Arial"/>
          <w:b/>
          <w:noProof/>
          <w:sz w:val="24"/>
        </w:rPr>
        <w:t>0</w:t>
      </w:r>
      <w:r w:rsidRPr="003B245F">
        <w:rPr>
          <w:rFonts w:ascii="Arial" w:eastAsia="MS Mincho" w:hAnsi="Arial"/>
          <w:b/>
          <w:noProof/>
          <w:sz w:val="24"/>
        </w:rPr>
        <w:t xml:space="preserve">th </w:t>
      </w:r>
      <w:r>
        <w:rPr>
          <w:rFonts w:ascii="Arial" w:eastAsia="MS Mincho" w:hAnsi="Arial"/>
          <w:b/>
          <w:noProof/>
          <w:sz w:val="24"/>
        </w:rPr>
        <w:t>May</w:t>
      </w:r>
      <w:r w:rsidRPr="00576C4D">
        <w:rPr>
          <w:rFonts w:ascii="Arial" w:eastAsia="MS Mincho" w:hAnsi="Arial"/>
          <w:b/>
          <w:noProof/>
          <w:sz w:val="24"/>
        </w:rPr>
        <w:t xml:space="preserve"> 202</w:t>
      </w:r>
      <w:r w:rsidR="00C17399">
        <w:rPr>
          <w:rFonts w:ascii="Arial" w:eastAsia="MS Mincho" w:hAnsi="Arial"/>
          <w:b/>
          <w:noProof/>
          <w:sz w:val="24"/>
        </w:rPr>
        <w:t>2</w:t>
      </w:r>
    </w:p>
    <w:p w:rsidR="000C3927" w:rsidRPr="00246980" w:rsidRDefault="000C3927" w:rsidP="000C3927">
      <w:pPr>
        <w:spacing w:before="120" w:after="120"/>
        <w:ind w:left="2277" w:hangingChars="945" w:hanging="2277"/>
        <w:rPr>
          <w:rFonts w:ascii="Arial" w:eastAsia="MS Mincho" w:hAnsi="Arial"/>
          <w:sz w:val="24"/>
        </w:rPr>
      </w:pPr>
      <w:r w:rsidRPr="00246980">
        <w:rPr>
          <w:rFonts w:ascii="Arial" w:eastAsia="MS Mincho" w:hAnsi="Arial"/>
          <w:b/>
          <w:sz w:val="24"/>
          <w:lang w:eastAsia="en-US"/>
        </w:rPr>
        <w:t>Title:</w:t>
      </w:r>
      <w:r w:rsidRPr="00246980">
        <w:rPr>
          <w:rFonts w:ascii="Arial" w:eastAsia="MS Mincho" w:hAnsi="Arial"/>
          <w:sz w:val="24"/>
          <w:lang w:eastAsia="en-US"/>
        </w:rPr>
        <w:tab/>
      </w:r>
      <w:r w:rsidR="00312F5E" w:rsidRPr="00246980">
        <w:rPr>
          <w:rFonts w:ascii="Arial" w:eastAsia="MS Mincho" w:hAnsi="Arial"/>
          <w:sz w:val="24"/>
          <w:lang w:eastAsia="en-US"/>
        </w:rPr>
        <w:t xml:space="preserve">Phase </w:t>
      </w:r>
      <w:r w:rsidR="00E454E0" w:rsidRPr="00246980">
        <w:rPr>
          <w:rFonts w:ascii="Arial" w:eastAsia="MS Mincho" w:hAnsi="Arial"/>
          <w:sz w:val="24"/>
          <w:lang w:eastAsia="en-US"/>
        </w:rPr>
        <w:t>difference measurement for DMRS bundling</w:t>
      </w:r>
    </w:p>
    <w:p w:rsidR="000C3927" w:rsidRPr="00246980" w:rsidRDefault="000C3927" w:rsidP="000C3927">
      <w:pPr>
        <w:spacing w:before="120" w:after="120"/>
        <w:ind w:left="1985" w:hanging="1985"/>
        <w:rPr>
          <w:rFonts w:ascii="Arial" w:eastAsia="MS Mincho" w:hAnsi="Arial"/>
        </w:rPr>
      </w:pPr>
      <w:r w:rsidRPr="00246980">
        <w:rPr>
          <w:rFonts w:ascii="Arial" w:eastAsia="MS Mincho" w:hAnsi="Arial"/>
          <w:b/>
          <w:sz w:val="24"/>
          <w:lang w:eastAsia="en-US"/>
        </w:rPr>
        <w:t>Source:</w:t>
      </w:r>
      <w:r w:rsidRPr="00246980">
        <w:rPr>
          <w:rFonts w:ascii="Arial" w:hAnsi="Arial"/>
          <w:b/>
        </w:rPr>
        <w:tab/>
      </w:r>
      <w:r w:rsidRPr="00246980">
        <w:rPr>
          <w:rFonts w:ascii="Arial" w:hAnsi="Arial"/>
          <w:b/>
        </w:rPr>
        <w:tab/>
      </w:r>
      <w:r w:rsidRPr="00246980">
        <w:rPr>
          <w:rFonts w:ascii="Arial" w:hAnsi="Arial"/>
          <w:b/>
        </w:rPr>
        <w:tab/>
      </w:r>
      <w:r w:rsidRPr="00246980">
        <w:rPr>
          <w:rFonts w:ascii="Arial" w:hAnsi="Arial"/>
          <w:sz w:val="24"/>
        </w:rPr>
        <w:t>Anritsu</w:t>
      </w:r>
      <w:r w:rsidRPr="00246980">
        <w:rPr>
          <w:rFonts w:ascii="Arial" w:eastAsia="MS Mincho" w:hAnsi="Arial"/>
          <w:sz w:val="24"/>
        </w:rPr>
        <w:t xml:space="preserve"> Limited</w:t>
      </w:r>
    </w:p>
    <w:p w:rsidR="000C3927" w:rsidRPr="00246980" w:rsidRDefault="000C3927" w:rsidP="000C3927">
      <w:pPr>
        <w:spacing w:before="120" w:after="120"/>
        <w:ind w:left="1985" w:hanging="1985"/>
        <w:rPr>
          <w:rFonts w:ascii="Arial" w:eastAsia="MS Mincho" w:hAnsi="Arial"/>
          <w:sz w:val="28"/>
        </w:rPr>
      </w:pPr>
      <w:r w:rsidRPr="00246980">
        <w:rPr>
          <w:rFonts w:ascii="Arial" w:eastAsia="MS Mincho" w:hAnsi="Arial"/>
          <w:b/>
          <w:sz w:val="24"/>
          <w:lang w:eastAsia="en-US"/>
        </w:rPr>
        <w:t>Agenda Item:</w:t>
      </w:r>
      <w:r w:rsidRPr="00246980">
        <w:rPr>
          <w:rFonts w:ascii="Arial" w:hAnsi="Arial"/>
        </w:rPr>
        <w:tab/>
      </w:r>
      <w:r w:rsidRPr="00246980">
        <w:rPr>
          <w:rFonts w:ascii="Arial" w:hAnsi="Arial"/>
        </w:rPr>
        <w:tab/>
      </w:r>
      <w:r w:rsidRPr="00246980">
        <w:rPr>
          <w:rFonts w:ascii="Arial" w:hAnsi="Arial"/>
        </w:rPr>
        <w:tab/>
      </w:r>
      <w:r w:rsidR="00925A3D" w:rsidRPr="00246980">
        <w:rPr>
          <w:rFonts w:ascii="Arial" w:eastAsiaTheme="minorEastAsia" w:hAnsi="Arial"/>
          <w:sz w:val="24"/>
        </w:rPr>
        <w:t>9</w:t>
      </w:r>
      <w:r w:rsidRPr="00246980">
        <w:rPr>
          <w:rFonts w:ascii="Arial" w:eastAsiaTheme="minorEastAsia" w:hAnsi="Arial"/>
          <w:sz w:val="24"/>
        </w:rPr>
        <w:t>.</w:t>
      </w:r>
      <w:r w:rsidR="0070676A" w:rsidRPr="00246980">
        <w:rPr>
          <w:rFonts w:ascii="Arial" w:eastAsiaTheme="minorEastAsia" w:hAnsi="Arial"/>
          <w:sz w:val="24"/>
        </w:rPr>
        <w:t>17</w:t>
      </w:r>
      <w:r w:rsidRPr="00246980">
        <w:rPr>
          <w:rFonts w:ascii="Arial" w:eastAsiaTheme="minorEastAsia" w:hAnsi="Arial"/>
          <w:sz w:val="24"/>
        </w:rPr>
        <w:t>.</w:t>
      </w:r>
      <w:r w:rsidR="0070676A" w:rsidRPr="00246980">
        <w:rPr>
          <w:rFonts w:ascii="Arial" w:eastAsiaTheme="minorEastAsia" w:hAnsi="Arial"/>
          <w:sz w:val="24"/>
        </w:rPr>
        <w:t>1</w:t>
      </w:r>
      <w:r w:rsidRPr="00246980">
        <w:rPr>
          <w:rFonts w:ascii="Arial" w:eastAsiaTheme="minorEastAsia" w:hAnsi="Arial"/>
          <w:sz w:val="24"/>
        </w:rPr>
        <w:t>.</w:t>
      </w:r>
      <w:r w:rsidR="00F66E38" w:rsidRPr="00246980">
        <w:rPr>
          <w:rFonts w:ascii="Arial" w:eastAsiaTheme="minorEastAsia" w:hAnsi="Arial"/>
          <w:sz w:val="24"/>
        </w:rPr>
        <w:t>2</w:t>
      </w:r>
      <w:r w:rsidR="00D010BE">
        <w:rPr>
          <w:rFonts w:ascii="Arial" w:eastAsiaTheme="minorEastAsia" w:hAnsi="Arial"/>
          <w:sz w:val="24"/>
        </w:rPr>
        <w:t>.</w:t>
      </w:r>
    </w:p>
    <w:p w:rsidR="000C3927" w:rsidRPr="00246980" w:rsidRDefault="000C3927" w:rsidP="000C3927">
      <w:pPr>
        <w:spacing w:before="120" w:after="120"/>
        <w:ind w:left="1985" w:hanging="1985"/>
        <w:rPr>
          <w:rFonts w:ascii="Arial" w:eastAsia="MS Mincho" w:hAnsi="Arial"/>
        </w:rPr>
      </w:pPr>
      <w:r w:rsidRPr="00246980">
        <w:rPr>
          <w:rFonts w:ascii="Arial" w:eastAsia="MS Mincho" w:hAnsi="Arial"/>
          <w:b/>
          <w:sz w:val="24"/>
          <w:lang w:eastAsia="en-US"/>
        </w:rPr>
        <w:t>Document for:</w:t>
      </w:r>
      <w:r w:rsidRPr="00246980">
        <w:rPr>
          <w:rFonts w:ascii="Arial" w:hAnsi="Arial"/>
        </w:rPr>
        <w:tab/>
      </w:r>
      <w:r w:rsidRPr="00246980">
        <w:rPr>
          <w:rFonts w:ascii="Arial" w:hAnsi="Arial"/>
        </w:rPr>
        <w:tab/>
      </w:r>
      <w:r w:rsidRPr="00246980">
        <w:rPr>
          <w:rFonts w:ascii="Arial" w:hAnsi="Arial"/>
        </w:rPr>
        <w:tab/>
      </w:r>
      <w:r w:rsidRPr="00246980">
        <w:rPr>
          <w:rFonts w:ascii="Arial" w:eastAsia="MS Mincho" w:hAnsi="Arial"/>
          <w:sz w:val="24"/>
        </w:rPr>
        <w:t>Approval</w:t>
      </w:r>
    </w:p>
    <w:p w:rsidR="000C3927" w:rsidRPr="00246980" w:rsidRDefault="000C3927" w:rsidP="000C3927">
      <w:pPr>
        <w:pStyle w:val="Heading1"/>
      </w:pPr>
      <w:r w:rsidRPr="00246980">
        <w:t>1. Introduction</w:t>
      </w:r>
    </w:p>
    <w:p w:rsidR="00C11E28" w:rsidRDefault="000C3927" w:rsidP="001341D1">
      <w:pPr>
        <w:ind w:firstLine="284"/>
        <w:jc w:val="both"/>
      </w:pPr>
      <w:r w:rsidRPr="00246980">
        <w:t xml:space="preserve">At RAN4 #102-e, </w:t>
      </w:r>
      <w:r w:rsidR="00FA68EA" w:rsidRPr="00246980">
        <w:t xml:space="preserve">the phase continuity requirements for DMRS bundling </w:t>
      </w:r>
      <w:r w:rsidR="001341D1" w:rsidRPr="00246980">
        <w:t xml:space="preserve">[1][2] </w:t>
      </w:r>
      <w:r w:rsidR="00FA68EA" w:rsidRPr="00246980">
        <w:t>were</w:t>
      </w:r>
      <w:r w:rsidR="0021443B" w:rsidRPr="00246980">
        <w:t xml:space="preserve"> agreed and </w:t>
      </w:r>
      <w:r w:rsidR="00316FC9" w:rsidRPr="00246980">
        <w:t xml:space="preserve">several steps towards defining the </w:t>
      </w:r>
      <w:r w:rsidR="001341D1" w:rsidRPr="00246980">
        <w:t xml:space="preserve">measurement </w:t>
      </w:r>
      <w:r w:rsidR="0021443B" w:rsidRPr="00246980">
        <w:t>of the feature</w:t>
      </w:r>
      <w:r w:rsidR="00316FC9" w:rsidRPr="00246980">
        <w:t xml:space="preserve"> were made</w:t>
      </w:r>
      <w:r w:rsidR="001341D1" w:rsidRPr="00246980">
        <w:t xml:space="preserve"> including the first version</w:t>
      </w:r>
      <w:r w:rsidR="00C11E28">
        <w:t>s</w:t>
      </w:r>
      <w:r w:rsidR="001341D1" w:rsidRPr="00246980">
        <w:t xml:space="preserve"> of Annex </w:t>
      </w:r>
      <w:r w:rsidR="00342D04" w:rsidRPr="00246980">
        <w:t>“</w:t>
      </w:r>
      <w:r w:rsidR="001341D1" w:rsidRPr="00246980">
        <w:t>F.</w:t>
      </w:r>
      <w:r w:rsidR="00C11E28">
        <w:t>9</w:t>
      </w:r>
      <w:r w:rsidR="001341D1" w:rsidRPr="00246980">
        <w:t xml:space="preserve"> Phase offset measurement for DMRS bundling” </w:t>
      </w:r>
      <w:r w:rsidR="00C11E28">
        <w:t xml:space="preserve">for FR1 </w:t>
      </w:r>
      <w:r w:rsidR="00C11E28" w:rsidRPr="00246980">
        <w:t>[3]</w:t>
      </w:r>
      <w:r w:rsidR="00C11E28">
        <w:t xml:space="preserve"> and </w:t>
      </w:r>
      <w:r w:rsidR="00C11E28" w:rsidRPr="00246980">
        <w:t>Annex “F.</w:t>
      </w:r>
      <w:r w:rsidR="00C11E28">
        <w:t>8</w:t>
      </w:r>
      <w:r w:rsidR="00C11E28" w:rsidRPr="00246980">
        <w:t xml:space="preserve"> Phase offset measurement for DMRS bundling” </w:t>
      </w:r>
      <w:r w:rsidR="00C11E28">
        <w:t xml:space="preserve">for FR2 </w:t>
      </w:r>
      <w:r w:rsidR="00C11E28" w:rsidRPr="00246980">
        <w:t>[4]</w:t>
      </w:r>
      <w:r w:rsidR="001341D1" w:rsidRPr="00246980">
        <w:t>.</w:t>
      </w:r>
    </w:p>
    <w:p w:rsidR="001341D1" w:rsidRPr="00246980" w:rsidRDefault="001341D1" w:rsidP="001341D1">
      <w:pPr>
        <w:ind w:firstLine="284"/>
        <w:jc w:val="both"/>
      </w:pPr>
      <w:r w:rsidRPr="00246980">
        <w:t xml:space="preserve">However, as can be seen in the Way Forward [5], there are still several points unclear or </w:t>
      </w:r>
      <w:r w:rsidR="00165FE9" w:rsidRPr="00246980">
        <w:t>having</w:t>
      </w:r>
      <w:r w:rsidRPr="00246980">
        <w:t xml:space="preserve"> different options</w:t>
      </w:r>
      <w:r w:rsidR="00165FE9" w:rsidRPr="00246980">
        <w:t xml:space="preserve"> on the table</w:t>
      </w:r>
      <w:r w:rsidRPr="00246980">
        <w:t xml:space="preserve">. The intent of this contribution is to </w:t>
      </w:r>
      <w:r w:rsidR="00165FE9" w:rsidRPr="00246980">
        <w:t xml:space="preserve">give our views on </w:t>
      </w:r>
      <w:r w:rsidRPr="00246980">
        <w:t xml:space="preserve">some of those points as well as </w:t>
      </w:r>
      <w:r w:rsidR="00534FD6" w:rsidRPr="00246980">
        <w:t xml:space="preserve">provide </w:t>
      </w:r>
      <w:r w:rsidR="00165FE9" w:rsidRPr="00246980">
        <w:t xml:space="preserve">some proposals of </w:t>
      </w:r>
      <w:r w:rsidRPr="00246980">
        <w:t>addi</w:t>
      </w:r>
      <w:r w:rsidR="00165FE9" w:rsidRPr="00246980">
        <w:t>tion of</w:t>
      </w:r>
      <w:r w:rsidRPr="00246980">
        <w:t xml:space="preserve"> information to Annex F.</w:t>
      </w:r>
      <w:r w:rsidR="00C11E28">
        <w:t>9/8</w:t>
      </w:r>
      <w:r w:rsidRPr="00246980">
        <w:t xml:space="preserve"> </w:t>
      </w:r>
      <w:r w:rsidR="00165FE9" w:rsidRPr="00246980">
        <w:t>relevant to</w:t>
      </w:r>
      <w:r w:rsidRPr="00246980">
        <w:t xml:space="preserve"> RAN5 and TE vendors </w:t>
      </w:r>
      <w:r w:rsidR="00165FE9" w:rsidRPr="00246980">
        <w:t>so to</w:t>
      </w:r>
      <w:r w:rsidRPr="00246980">
        <w:t xml:space="preserve"> continue the work on the DMRS bundling testing aspects.</w:t>
      </w:r>
    </w:p>
    <w:p w:rsidR="00762BF4" w:rsidRDefault="00093967" w:rsidP="00AC3915">
      <w:pPr>
        <w:ind w:firstLine="284"/>
        <w:jc w:val="both"/>
      </w:pPr>
      <w:r w:rsidRPr="00246980">
        <w:rPr>
          <w:rFonts w:eastAsia="MS Mincho"/>
          <w:noProof/>
        </w:rPr>
        <mc:AlternateContent>
          <mc:Choice Requires="wps">
            <w:drawing>
              <wp:anchor distT="0" distB="0" distL="114300" distR="114300" simplePos="0" relativeHeight="251658240" behindDoc="0" locked="0" layoutInCell="1" allowOverlap="1" wp14:anchorId="6C2EF4EE">
                <wp:simplePos x="0" y="0"/>
                <wp:positionH relativeFrom="page">
                  <wp:align>center</wp:align>
                </wp:positionH>
                <wp:positionV relativeFrom="paragraph">
                  <wp:posOffset>276860</wp:posOffset>
                </wp:positionV>
                <wp:extent cx="6120000" cy="2944800"/>
                <wp:effectExtent l="0" t="0" r="1460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944800"/>
                        </a:xfrm>
                        <a:prstGeom prst="rect">
                          <a:avLst/>
                        </a:prstGeom>
                        <a:solidFill>
                          <a:srgbClr val="FFFFFF"/>
                        </a:solidFill>
                        <a:ln w="9525">
                          <a:solidFill>
                            <a:srgbClr val="000000"/>
                          </a:solidFill>
                          <a:miter lim="800000"/>
                          <a:headEnd/>
                          <a:tailEnd/>
                        </a:ln>
                      </wps:spPr>
                      <wps:txbx>
                        <w:txbxContent>
                          <w:p w:rsidR="002B61BD" w:rsidRPr="00246980" w:rsidRDefault="002B61BD" w:rsidP="000F374B">
                            <w:pPr>
                              <w:pStyle w:val="Heading4"/>
                              <w:rPr>
                                <w:sz w:val="22"/>
                              </w:rPr>
                            </w:pPr>
                            <w:r w:rsidRPr="00246980">
                              <w:rPr>
                                <w:sz w:val="22"/>
                              </w:rPr>
                              <w:t>6.4.2.5</w:t>
                            </w:r>
                            <w:r w:rsidRPr="00246980">
                              <w:rPr>
                                <w:sz w:val="22"/>
                              </w:rPr>
                              <w:tab/>
                              <w:t>Phase continuity requirements for DMRS bundling</w:t>
                            </w:r>
                          </w:p>
                          <w:p w:rsidR="002B61BD" w:rsidRPr="00246980" w:rsidRDefault="002B61BD" w:rsidP="000F374B">
                            <w:pPr>
                              <w:rPr>
                                <w:sz w:val="18"/>
                              </w:rPr>
                            </w:pPr>
                            <w:r w:rsidRPr="00246980">
                              <w:rPr>
                                <w:sz w:val="18"/>
                              </w:rPr>
                              <w:t xml:space="preserve">For bands that UE indicates the support of DMRS bundling, the maximum allowable difference between the measured phase value in any slot </w:t>
                            </w:r>
                            <w:r w:rsidRPr="00246980">
                              <w:rPr>
                                <w:i/>
                                <w:sz w:val="18"/>
                              </w:rPr>
                              <w:t>p-1</w:t>
                            </w:r>
                            <w:r w:rsidRPr="00246980">
                              <w:rPr>
                                <w:sz w:val="18"/>
                              </w:rPr>
                              <w:t xml:space="preserve"> and slot </w:t>
                            </w:r>
                            <w:r w:rsidRPr="00246980">
                              <w:rPr>
                                <w:i/>
                                <w:sz w:val="18"/>
                              </w:rPr>
                              <w:t>p</w:t>
                            </w:r>
                            <w:r w:rsidRPr="00246980">
                              <w:rPr>
                                <w:sz w:val="18"/>
                              </w:rPr>
                              <w:t xml:space="preserve">, or slot 0 and any slot </w:t>
                            </w:r>
                            <w:r w:rsidRPr="00246980">
                              <w:rPr>
                                <w:i/>
                                <w:sz w:val="18"/>
                              </w:rPr>
                              <w:t>p</w:t>
                            </w:r>
                            <w:r w:rsidRPr="00246980">
                              <w:rPr>
                                <w:sz w:val="18"/>
                              </w:rP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sidRPr="00246980">
                              <w:rPr>
                                <w:i/>
                                <w:sz w:val="18"/>
                              </w:rPr>
                              <w:t>maxDMRS-BundlingDuration</w:t>
                            </w:r>
                            <w:proofErr w:type="spellEnd"/>
                            <w:r w:rsidRPr="00246980">
                              <w:rPr>
                                <w:sz w:val="18"/>
                              </w:rPr>
                              <w:t>], and defined for each frequency band separately. The phase value for each slot is measured as shown in Annex F.9. These requirements apply to PUCCH and PUSCH transmissions with DFT-s-OFDM and CP-OFDM waveforms.</w:t>
                            </w:r>
                          </w:p>
                          <w:p w:rsidR="002B61BD" w:rsidRPr="00246980" w:rsidRDefault="002B61BD" w:rsidP="000F374B">
                            <w:pPr>
                              <w:keepNext/>
                              <w:keepLines/>
                              <w:spacing w:before="60"/>
                              <w:jc w:val="center"/>
                              <w:rPr>
                                <w:rFonts w:ascii="Arial" w:hAnsi="Arial"/>
                                <w:b/>
                                <w:sz w:val="18"/>
                                <w:lang w:eastAsia="zh-CN"/>
                              </w:rPr>
                            </w:pPr>
                            <w:r w:rsidRPr="00246980">
                              <w:rPr>
                                <w:rFonts w:ascii="Arial" w:hAnsi="Arial"/>
                                <w:b/>
                                <w:sz w:val="18"/>
                              </w:rPr>
                              <w:t xml:space="preserve">Table 6.4.2.5-1: Maximum allowable phase difference </w:t>
                            </w:r>
                            <w:r w:rsidRPr="00246980">
                              <w:rPr>
                                <w:rFonts w:ascii="Arial" w:hAnsi="Arial" w:hint="eastAsia"/>
                                <w:b/>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B61BD" w:rsidRPr="00246980" w:rsidTr="005D60C2">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sz w:val="16"/>
                                      <w:lang w:eastAsia="zh-CN"/>
                                    </w:rPr>
                                  </w:pPr>
                                  <w:r w:rsidRPr="00246980">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sz w:val="16"/>
                                      <w:lang w:eastAsia="zh-CN"/>
                                    </w:rPr>
                                  </w:pPr>
                                  <w:r w:rsidRPr="00246980">
                                    <w:rPr>
                                      <w:rFonts w:ascii="Arial" w:hAnsi="Arial" w:hint="eastAsia"/>
                                      <w:b/>
                                      <w:sz w:val="16"/>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2B61BD" w:rsidRPr="00246980" w:rsidRDefault="002B61BD" w:rsidP="000F374B">
                                  <w:pPr>
                                    <w:keepNext/>
                                    <w:keepLines/>
                                    <w:spacing w:after="0"/>
                                    <w:jc w:val="center"/>
                                    <w:rPr>
                                      <w:sz w:val="18"/>
                                      <w:lang w:eastAsia="zh-CN"/>
                                    </w:rPr>
                                  </w:pPr>
                                  <w:r w:rsidRPr="00246980">
                                    <w:rPr>
                                      <w:rFonts w:ascii="Arial" w:hAnsi="Arial" w:hint="eastAsia"/>
                                      <w:b/>
                                      <w:sz w:val="16"/>
                                      <w:lang w:eastAsia="zh-CN"/>
                                    </w:rPr>
                                    <w:t>P</w:t>
                                  </w:r>
                                  <w:r w:rsidRPr="00246980">
                                    <w:rPr>
                                      <w:rFonts w:ascii="Arial" w:hAnsi="Arial"/>
                                      <w:b/>
                                      <w:sz w:val="16"/>
                                    </w:rPr>
                                    <w:t xml:space="preserve">hase </w:t>
                                  </w:r>
                                  <w:r w:rsidRPr="00246980">
                                    <w:rPr>
                                      <w:rFonts w:ascii="Arial" w:hAnsi="Arial" w:hint="eastAsia"/>
                                      <w:b/>
                                      <w:sz w:val="16"/>
                                      <w:lang w:eastAsia="zh-CN"/>
                                    </w:rPr>
                                    <w:t>d</w:t>
                                  </w:r>
                                  <w:r w:rsidRPr="00246980">
                                    <w:rPr>
                                      <w:rFonts w:ascii="Arial" w:hAnsi="Arial"/>
                                      <w:b/>
                                      <w:sz w:val="16"/>
                                    </w:rPr>
                                    <w:t xml:space="preserve">ifference </w:t>
                                  </w:r>
                                  <w:r w:rsidRPr="00246980">
                                    <w:rPr>
                                      <w:rFonts w:ascii="Arial" w:hAnsi="Arial" w:hint="eastAsia"/>
                                      <w:b/>
                                      <w:sz w:val="16"/>
                                      <w:lang w:eastAsia="zh-CN"/>
                                    </w:rPr>
                                    <w:t xml:space="preserve">between any slot </w:t>
                                  </w:r>
                                  <w:r w:rsidRPr="00246980">
                                    <w:rPr>
                                      <w:rFonts w:ascii="Arial" w:hAnsi="Arial"/>
                                      <w:b/>
                                      <w:i/>
                                      <w:sz w:val="16"/>
                                      <w:lang w:eastAsia="zh-CN"/>
                                    </w:rPr>
                                    <w:t>p-1</w:t>
                                  </w:r>
                                  <w:r w:rsidRPr="00246980">
                                    <w:rPr>
                                      <w:rFonts w:ascii="Arial" w:hAnsi="Arial" w:hint="eastAsia"/>
                                      <w:b/>
                                      <w:sz w:val="16"/>
                                      <w:lang w:eastAsia="zh-CN"/>
                                    </w:rPr>
                                    <w:t xml:space="preserve"> and slot </w:t>
                                  </w:r>
                                  <w:r w:rsidRPr="00246980">
                                    <w:rPr>
                                      <w:rFonts w:ascii="Arial" w:hAnsi="Arial"/>
                                      <w:b/>
                                      <w:i/>
                                      <w:sz w:val="16"/>
                                      <w:lang w:eastAsia="zh-CN"/>
                                    </w:rPr>
                                    <w:t>p</w:t>
                                  </w:r>
                                  <w:r w:rsidRPr="00246980">
                                    <w:rPr>
                                      <w:sz w:val="18"/>
                                      <w:lang w:eastAsia="zh-CN"/>
                                    </w:rPr>
                                    <w:t xml:space="preserve"> </w:t>
                                  </w:r>
                                </w:p>
                                <w:p w:rsidR="002B61BD" w:rsidRPr="00246980" w:rsidRDefault="002B61BD" w:rsidP="000F374B">
                                  <w:pPr>
                                    <w:keepNext/>
                                    <w:keepLines/>
                                    <w:spacing w:after="0"/>
                                    <w:jc w:val="center"/>
                                    <w:rPr>
                                      <w:rFonts w:ascii="Arial" w:hAnsi="Arial" w:cs="Arial"/>
                                      <w:b/>
                                      <w:sz w:val="16"/>
                                      <w:lang w:eastAsia="zh-CN"/>
                                    </w:rPr>
                                  </w:pPr>
                                  <w:r w:rsidRPr="00246980">
                                    <w:rPr>
                                      <w:rFonts w:ascii="Arial" w:hAnsi="Arial"/>
                                      <w:b/>
                                      <w:sz w:val="16"/>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i/>
                                      <w:sz w:val="16"/>
                                      <w:lang w:eastAsia="zh-CN"/>
                                    </w:rPr>
                                  </w:pPr>
                                  <w:r w:rsidRPr="00246980">
                                    <w:rPr>
                                      <w:rFonts w:ascii="Arial" w:hAnsi="Arial" w:hint="eastAsia"/>
                                      <w:b/>
                                      <w:sz w:val="16"/>
                                      <w:lang w:eastAsia="zh-CN"/>
                                    </w:rPr>
                                    <w:t>P</w:t>
                                  </w:r>
                                  <w:r w:rsidRPr="00246980">
                                    <w:rPr>
                                      <w:rFonts w:ascii="Arial" w:hAnsi="Arial"/>
                                      <w:b/>
                                      <w:sz w:val="16"/>
                                    </w:rPr>
                                    <w:t xml:space="preserve">hase </w:t>
                                  </w:r>
                                  <w:r w:rsidRPr="00246980">
                                    <w:rPr>
                                      <w:rFonts w:ascii="Arial" w:hAnsi="Arial" w:hint="eastAsia"/>
                                      <w:b/>
                                      <w:sz w:val="16"/>
                                      <w:lang w:eastAsia="zh-CN"/>
                                    </w:rPr>
                                    <w:t>d</w:t>
                                  </w:r>
                                  <w:r w:rsidRPr="00246980">
                                    <w:rPr>
                                      <w:rFonts w:ascii="Arial" w:hAnsi="Arial"/>
                                      <w:b/>
                                      <w:sz w:val="16"/>
                                    </w:rPr>
                                    <w:t xml:space="preserve">ifference </w:t>
                                  </w:r>
                                  <w:r w:rsidRPr="00246980">
                                    <w:rPr>
                                      <w:rFonts w:ascii="Arial" w:hAnsi="Arial" w:hint="eastAsia"/>
                                      <w:b/>
                                      <w:sz w:val="16"/>
                                      <w:lang w:eastAsia="zh-CN"/>
                                    </w:rPr>
                                    <w:t xml:space="preserve">between slot </w:t>
                                  </w:r>
                                  <w:r w:rsidRPr="00246980">
                                    <w:rPr>
                                      <w:rFonts w:ascii="Arial" w:hAnsi="Arial"/>
                                      <w:b/>
                                      <w:i/>
                                      <w:sz w:val="16"/>
                                      <w:lang w:eastAsia="zh-CN"/>
                                    </w:rPr>
                                    <w:t>0</w:t>
                                  </w:r>
                                  <w:r w:rsidRPr="00246980">
                                    <w:rPr>
                                      <w:rFonts w:ascii="Arial" w:hAnsi="Arial" w:hint="eastAsia"/>
                                      <w:b/>
                                      <w:sz w:val="16"/>
                                      <w:lang w:eastAsia="zh-CN"/>
                                    </w:rPr>
                                    <w:t xml:space="preserve"> and</w:t>
                                  </w:r>
                                  <w:r w:rsidRPr="00246980">
                                    <w:rPr>
                                      <w:rFonts w:ascii="Arial" w:hAnsi="Arial"/>
                                      <w:b/>
                                      <w:sz w:val="16"/>
                                      <w:lang w:eastAsia="zh-CN"/>
                                    </w:rPr>
                                    <w:t xml:space="preserve"> any</w:t>
                                  </w:r>
                                  <w:r w:rsidRPr="00246980">
                                    <w:rPr>
                                      <w:rFonts w:ascii="Arial" w:hAnsi="Arial" w:hint="eastAsia"/>
                                      <w:b/>
                                      <w:sz w:val="16"/>
                                      <w:lang w:eastAsia="zh-CN"/>
                                    </w:rPr>
                                    <w:t xml:space="preserve"> slot </w:t>
                                  </w:r>
                                  <w:r w:rsidRPr="00246980">
                                    <w:rPr>
                                      <w:rFonts w:ascii="Arial" w:hAnsi="Arial"/>
                                      <w:b/>
                                      <w:i/>
                                      <w:sz w:val="16"/>
                                      <w:lang w:eastAsia="zh-CN"/>
                                    </w:rPr>
                                    <w:t>p</w:t>
                                  </w:r>
                                </w:p>
                                <w:p w:rsidR="002B61BD" w:rsidRPr="00246980" w:rsidRDefault="002B61BD" w:rsidP="000F374B">
                                  <w:pPr>
                                    <w:keepNext/>
                                    <w:keepLines/>
                                    <w:spacing w:after="0"/>
                                    <w:jc w:val="center"/>
                                    <w:rPr>
                                      <w:rFonts w:ascii="Arial" w:hAnsi="Arial"/>
                                      <w:b/>
                                      <w:sz w:val="16"/>
                                      <w:lang w:eastAsia="zh-CN"/>
                                    </w:rPr>
                                  </w:pPr>
                                  <w:r w:rsidRPr="00246980">
                                    <w:rPr>
                                      <w:rFonts w:ascii="Arial" w:hAnsi="Arial"/>
                                      <w:b/>
                                      <w:sz w:val="16"/>
                                      <w:lang w:eastAsia="zh-CN"/>
                                    </w:rPr>
                                    <w:t>(NOTE 3)</w:t>
                                  </w:r>
                                </w:p>
                              </w:tc>
                            </w:tr>
                            <w:tr w:rsidR="002B61BD" w:rsidRPr="00246980" w:rsidTr="005D60C2">
                              <w:trPr>
                                <w:trHeight w:val="187"/>
                                <w:jc w:val="center"/>
                              </w:trPr>
                              <w:tc>
                                <w:tcPr>
                                  <w:tcW w:w="1842" w:type="dxa"/>
                                  <w:tcBorders>
                                    <w:top w:val="single" w:sz="4" w:space="0" w:color="auto"/>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rPr>
                                    <w:t>Pi/2 BPSK, QPSK</w:t>
                                  </w:r>
                                </w:p>
                              </w:tc>
                              <w:tc>
                                <w:tcPr>
                                  <w:tcW w:w="2734" w:type="dxa"/>
                                  <w:vMerge w:val="restart"/>
                                  <w:tcBorders>
                                    <w:top w:val="single" w:sz="4" w:space="0" w:color="auto"/>
                                    <w:left w:val="single" w:sz="4" w:space="0" w:color="auto"/>
                                    <w:right w:val="single" w:sz="4" w:space="0" w:color="auto"/>
                                  </w:tcBorders>
                                  <w:vAlign w:val="center"/>
                                  <w:hideMark/>
                                </w:tcPr>
                                <w:p w:rsidR="002B61BD" w:rsidRPr="00246980" w:rsidRDefault="002B61BD" w:rsidP="000F374B">
                                  <w:pPr>
                                    <w:keepNext/>
                                    <w:keepLines/>
                                    <w:spacing w:after="0"/>
                                    <w:jc w:val="center"/>
                                    <w:rPr>
                                      <w:rFonts w:ascii="Arial" w:hAnsi="Arial" w:cs="Arial"/>
                                      <w:b/>
                                      <w:sz w:val="16"/>
                                    </w:rPr>
                                  </w:pPr>
                                  <w:r w:rsidRPr="00246980">
                                    <w:rPr>
                                      <w:rFonts w:ascii="Arial" w:hAnsi="Arial"/>
                                      <w:sz w:val="16"/>
                                      <w:lang w:eastAsia="zh-CN"/>
                                    </w:rPr>
                                    <w:t>[25]</w:t>
                                  </w:r>
                                  <w:r w:rsidRPr="00246980">
                                    <w:rPr>
                                      <w:rFonts w:ascii="Arial" w:hAnsi="Arial"/>
                                      <w:sz w:val="16"/>
                                    </w:rPr>
                                    <w:t xml:space="preserve"> degrees</w:t>
                                  </w:r>
                                </w:p>
                              </w:tc>
                              <w:tc>
                                <w:tcPr>
                                  <w:tcW w:w="2491" w:type="dxa"/>
                                  <w:vMerge w:val="restart"/>
                                  <w:tcBorders>
                                    <w:top w:val="single" w:sz="4" w:space="0" w:color="auto"/>
                                    <w:left w:val="single" w:sz="4" w:space="0" w:color="auto"/>
                                    <w:right w:val="single" w:sz="4" w:space="0" w:color="auto"/>
                                  </w:tcBorders>
                                  <w:vAlign w:val="center"/>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lang w:eastAsia="zh-CN"/>
                                    </w:rPr>
                                    <w:t>[30] degrees</w:t>
                                  </w:r>
                                </w:p>
                              </w:tc>
                            </w:tr>
                            <w:tr w:rsidR="002B61BD" w:rsidRPr="00246980" w:rsidTr="005D60C2">
                              <w:trPr>
                                <w:trHeight w:val="187"/>
                                <w:jc w:val="center"/>
                              </w:trPr>
                              <w:tc>
                                <w:tcPr>
                                  <w:tcW w:w="1842" w:type="dxa"/>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hint="eastAsia"/>
                                      <w:sz w:val="16"/>
                                      <w:lang w:eastAsia="zh-CN"/>
                                    </w:rPr>
                                    <w:t>PUCCH</w:t>
                                  </w:r>
                                </w:p>
                              </w:tc>
                              <w:tc>
                                <w:tcPr>
                                  <w:tcW w:w="2788" w:type="dxa"/>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rPr>
                                    <w:t xml:space="preserve">Pi/2 BPSK, </w:t>
                                  </w:r>
                                  <w:r w:rsidRPr="00246980">
                                    <w:rPr>
                                      <w:rFonts w:ascii="Arial" w:hAnsi="Arial" w:hint="eastAsia"/>
                                      <w:sz w:val="16"/>
                                      <w:lang w:eastAsia="zh-CN"/>
                                    </w:rPr>
                                    <w:t xml:space="preserve">BPSK, </w:t>
                                  </w:r>
                                  <w:r w:rsidRPr="00246980">
                                    <w:rPr>
                                      <w:rFonts w:ascii="Arial" w:hAnsi="Arial"/>
                                      <w:sz w:val="16"/>
                                    </w:rPr>
                                    <w:t>QPSK</w:t>
                                  </w:r>
                                </w:p>
                              </w:tc>
                              <w:tc>
                                <w:tcPr>
                                  <w:tcW w:w="2734" w:type="dxa"/>
                                  <w:vMerge/>
                                  <w:tcBorders>
                                    <w:left w:val="single" w:sz="4" w:space="0" w:color="auto"/>
                                    <w:right w:val="single" w:sz="4" w:space="0" w:color="auto"/>
                                  </w:tcBorders>
                                  <w:vAlign w:val="center"/>
                                </w:tcPr>
                                <w:p w:rsidR="002B61BD" w:rsidRPr="00246980" w:rsidRDefault="002B61BD" w:rsidP="000F374B">
                                  <w:pPr>
                                    <w:keepNext/>
                                    <w:keepLines/>
                                    <w:spacing w:after="0"/>
                                    <w:jc w:val="center"/>
                                    <w:rPr>
                                      <w:rFonts w:ascii="Arial" w:hAnsi="Arial"/>
                                      <w:sz w:val="16"/>
                                      <w:lang w:eastAsia="zh-CN"/>
                                    </w:rPr>
                                  </w:pPr>
                                </w:p>
                              </w:tc>
                              <w:tc>
                                <w:tcPr>
                                  <w:tcW w:w="2491" w:type="dxa"/>
                                  <w:vMerge/>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p>
                              </w:tc>
                            </w:tr>
                            <w:tr w:rsidR="002B61BD" w:rsidRPr="00246980" w:rsidTr="005D60C2">
                              <w:trPr>
                                <w:trHeight w:val="187"/>
                                <w:jc w:val="center"/>
                              </w:trPr>
                              <w:tc>
                                <w:tcPr>
                                  <w:tcW w:w="9855" w:type="dxa"/>
                                  <w:gridSpan w:val="4"/>
                                  <w:tcBorders>
                                    <w:left w:val="single" w:sz="4" w:space="0" w:color="auto"/>
                                    <w:right w:val="single" w:sz="4" w:space="0" w:color="auto"/>
                                  </w:tcBorders>
                                </w:tcPr>
                                <w:p w:rsidR="002B61BD" w:rsidRPr="00246980" w:rsidRDefault="002B61BD" w:rsidP="000F374B">
                                  <w:pPr>
                                    <w:pStyle w:val="TAN"/>
                                    <w:rPr>
                                      <w:sz w:val="16"/>
                                      <w:lang w:eastAsia="zh-CN"/>
                                    </w:rPr>
                                  </w:pPr>
                                  <w:r w:rsidRPr="00246980">
                                    <w:rPr>
                                      <w:sz w:val="16"/>
                                      <w:lang w:eastAsia="zh-CN"/>
                                    </w:rPr>
                                    <w:t xml:space="preserve">NOTE 1: </w:t>
                                  </w:r>
                                  <w:r w:rsidRPr="00246980">
                                    <w:rPr>
                                      <w:sz w:val="16"/>
                                      <w:lang w:eastAsia="zh-CN"/>
                                    </w:rPr>
                                    <w:tab/>
                                    <w:t xml:space="preserve">The UE capability of the length of maximum duration refers to the maximum time duration during which UE </w:t>
                                  </w:r>
                                  <w:proofErr w:type="gramStart"/>
                                  <w:r w:rsidRPr="00246980">
                                    <w:rPr>
                                      <w:sz w:val="16"/>
                                      <w:lang w:eastAsia="zh-CN"/>
                                    </w:rPr>
                                    <w:t>is able to</w:t>
                                  </w:r>
                                  <w:proofErr w:type="gramEnd"/>
                                  <w:r w:rsidRPr="00246980">
                                    <w:rPr>
                                      <w:sz w:val="16"/>
                                      <w:lang w:eastAsia="zh-CN"/>
                                    </w:rPr>
                                    <w:t xml:space="preserve"> meet the phase continuity requirements,</w:t>
                                  </w:r>
                                  <w:r w:rsidRPr="00246980">
                                    <w:rPr>
                                      <w:sz w:val="16"/>
                                    </w:rPr>
                                    <w:t xml:space="preserve"> </w:t>
                                  </w:r>
                                  <w:r w:rsidRPr="00246980">
                                    <w:rPr>
                                      <w:sz w:val="16"/>
                                      <w:lang w:eastAsia="zh-CN"/>
                                    </w:rPr>
                                    <w:t>assuming no phase consistency violating events defined in TS 38.214 in between.</w:t>
                                  </w:r>
                                </w:p>
                                <w:p w:rsidR="002B61BD" w:rsidRPr="00246980" w:rsidRDefault="002B61BD" w:rsidP="000F374B">
                                  <w:pPr>
                                    <w:pStyle w:val="TAN"/>
                                    <w:rPr>
                                      <w:sz w:val="16"/>
                                      <w:lang w:eastAsia="zh-CN"/>
                                    </w:rPr>
                                  </w:pPr>
                                  <w:r w:rsidRPr="00246980">
                                    <w:rPr>
                                      <w:sz w:val="16"/>
                                      <w:lang w:eastAsia="zh-CN"/>
                                    </w:rPr>
                                    <w:t xml:space="preserve">NOTE 2: </w:t>
                                  </w:r>
                                  <w:r w:rsidRPr="00246980">
                                    <w:rPr>
                                      <w:sz w:val="16"/>
                                      <w:lang w:eastAsia="zh-CN"/>
                                    </w:rPr>
                                    <w:tab/>
                                    <w:t xml:space="preserve">This requirement applies for FDD and TDD bands, for supported DMRS bundling configurations </w:t>
                                  </w:r>
                                  <w:r w:rsidRPr="00246980">
                                    <w:rPr>
                                      <w:sz w:val="16"/>
                                      <w:lang w:val="fi-FI"/>
                                    </w:rPr>
                                    <w:t xml:space="preserve">≤ </w:t>
                                  </w:r>
                                  <w:r w:rsidRPr="00246980">
                                    <w:rPr>
                                      <w:sz w:val="16"/>
                                      <w:lang w:eastAsia="zh-CN"/>
                                    </w:rPr>
                                    <w:t>8 slots.</w:t>
                                  </w:r>
                                </w:p>
                                <w:p w:rsidR="002B61BD" w:rsidRPr="00246980" w:rsidRDefault="002B61BD" w:rsidP="000F374B">
                                  <w:pPr>
                                    <w:pStyle w:val="TAN"/>
                                    <w:rPr>
                                      <w:sz w:val="16"/>
                                      <w:lang w:eastAsia="zh-CN"/>
                                    </w:rPr>
                                  </w:pPr>
                                  <w:r w:rsidRPr="00246980">
                                    <w:rPr>
                                      <w:sz w:val="16"/>
                                      <w:lang w:eastAsia="zh-CN"/>
                                    </w:rPr>
                                    <w:t xml:space="preserve">NOTE 3: </w:t>
                                  </w:r>
                                  <w:r w:rsidRPr="00246980">
                                    <w:rPr>
                                      <w:sz w:val="16"/>
                                      <w:lang w:eastAsia="zh-CN"/>
                                    </w:rPr>
                                    <w:tab/>
                                    <w:t xml:space="preserve">This requirement applies only for FDD bands, for supported DMRS bundling configurations </w:t>
                                  </w:r>
                                  <w:r w:rsidRPr="00246980">
                                    <w:rPr>
                                      <w:sz w:val="16"/>
                                    </w:rPr>
                                    <w:t>of</w:t>
                                  </w:r>
                                  <w:r w:rsidRPr="00246980">
                                    <w:rPr>
                                      <w:sz w:val="16"/>
                                      <w:lang w:eastAsia="zh-CN"/>
                                    </w:rPr>
                                    <w:t xml:space="preserve"> 16 slots.</w:t>
                                  </w:r>
                                </w:p>
                              </w:tc>
                            </w:tr>
                          </w:tbl>
                          <w:p w:rsidR="002B61BD" w:rsidRDefault="002B61BD" w:rsidP="001C0ED8">
                            <w:pPr>
                              <w:pStyle w:val="B1"/>
                            </w:pPr>
                            <w:r w:rsidRPr="00246980">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2EF4EE" id="_x0000_t202" coordsize="21600,21600" o:spt="202" path="m,l,21600r21600,l21600,xe">
                <v:stroke joinstyle="miter"/>
                <v:path gradientshapeok="t" o:connecttype="rect"/>
              </v:shapetype>
              <v:shape id="_x0000_s1026" type="#_x0000_t202" style="position:absolute;left:0;text-align:left;margin-left:0;margin-top:21.8pt;width:481.9pt;height:231.85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">
                <v:textbox>
                  <w:txbxContent>
                    <w:p w:rsidR="002B61BD" w:rsidRPr="00246980" w:rsidRDefault="002B61BD" w:rsidP="000F374B">
                      <w:pPr>
                        <w:pStyle w:val="Heading4"/>
                        <w:rPr>
                          <w:sz w:val="22"/>
                        </w:rPr>
                      </w:pPr>
                      <w:r w:rsidRPr="00246980">
                        <w:rPr>
                          <w:sz w:val="22"/>
                        </w:rPr>
                        <w:t>6.4.2.5</w:t>
                      </w:r>
                      <w:r w:rsidRPr="00246980">
                        <w:rPr>
                          <w:sz w:val="22"/>
                        </w:rPr>
                        <w:tab/>
                        <w:t>Phase continuity requirements for DMRS bundling</w:t>
                      </w:r>
                    </w:p>
                    <w:p w:rsidR="002B61BD" w:rsidRPr="00246980" w:rsidRDefault="002B61BD" w:rsidP="000F374B">
                      <w:pPr>
                        <w:rPr>
                          <w:sz w:val="18"/>
                        </w:rPr>
                      </w:pPr>
                      <w:r w:rsidRPr="00246980">
                        <w:rPr>
                          <w:sz w:val="18"/>
                        </w:rPr>
                        <w:t xml:space="preserve">For bands that UE indicates the support of DMRS bundling, the maximum allowable difference between the measured phase value in any slot </w:t>
                      </w:r>
                      <w:r w:rsidRPr="00246980">
                        <w:rPr>
                          <w:i/>
                          <w:sz w:val="18"/>
                        </w:rPr>
                        <w:t>p-1</w:t>
                      </w:r>
                      <w:r w:rsidRPr="00246980">
                        <w:rPr>
                          <w:sz w:val="18"/>
                        </w:rPr>
                        <w:t xml:space="preserve"> and slot </w:t>
                      </w:r>
                      <w:r w:rsidRPr="00246980">
                        <w:rPr>
                          <w:i/>
                          <w:sz w:val="18"/>
                        </w:rPr>
                        <w:t>p</w:t>
                      </w:r>
                      <w:r w:rsidRPr="00246980">
                        <w:rPr>
                          <w:sz w:val="18"/>
                        </w:rPr>
                        <w:t xml:space="preserve">, or slot 0 and any slot </w:t>
                      </w:r>
                      <w:r w:rsidRPr="00246980">
                        <w:rPr>
                          <w:i/>
                          <w:sz w:val="18"/>
                        </w:rPr>
                        <w:t>p</w:t>
                      </w:r>
                      <w:r w:rsidRPr="00246980">
                        <w:rPr>
                          <w:sz w:val="18"/>
                        </w:rP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sidRPr="00246980">
                        <w:rPr>
                          <w:i/>
                          <w:sz w:val="18"/>
                        </w:rPr>
                        <w:t>maxDMRS-BundlingDuration</w:t>
                      </w:r>
                      <w:proofErr w:type="spellEnd"/>
                      <w:r w:rsidRPr="00246980">
                        <w:rPr>
                          <w:sz w:val="18"/>
                        </w:rPr>
                        <w:t>], and defined for each frequency band separately. The phase value for each slot is measured as shown in Annex F.9. These requirements apply to PUCCH and PUSCH transmissions with DFT-s-OFDM and CP-OFDM waveforms.</w:t>
                      </w:r>
                    </w:p>
                    <w:p w:rsidR="002B61BD" w:rsidRPr="00246980" w:rsidRDefault="002B61BD" w:rsidP="000F374B">
                      <w:pPr>
                        <w:keepNext/>
                        <w:keepLines/>
                        <w:spacing w:before="60"/>
                        <w:jc w:val="center"/>
                        <w:rPr>
                          <w:rFonts w:ascii="Arial" w:hAnsi="Arial"/>
                          <w:b/>
                          <w:sz w:val="18"/>
                          <w:lang w:eastAsia="zh-CN"/>
                        </w:rPr>
                      </w:pPr>
                      <w:r w:rsidRPr="00246980">
                        <w:rPr>
                          <w:rFonts w:ascii="Arial" w:hAnsi="Arial"/>
                          <w:b/>
                          <w:sz w:val="18"/>
                        </w:rPr>
                        <w:t xml:space="preserve">Table 6.4.2.5-1: Maximum allowable phase difference </w:t>
                      </w:r>
                      <w:r w:rsidRPr="00246980">
                        <w:rPr>
                          <w:rFonts w:ascii="Arial" w:hAnsi="Arial" w:hint="eastAsia"/>
                          <w:b/>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B61BD" w:rsidRPr="00246980" w:rsidTr="005D60C2">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sz w:val="16"/>
                                <w:lang w:eastAsia="zh-CN"/>
                              </w:rPr>
                            </w:pPr>
                            <w:r w:rsidRPr="00246980">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sz w:val="16"/>
                                <w:lang w:eastAsia="zh-CN"/>
                              </w:rPr>
                            </w:pPr>
                            <w:r w:rsidRPr="00246980">
                              <w:rPr>
                                <w:rFonts w:ascii="Arial" w:hAnsi="Arial" w:hint="eastAsia"/>
                                <w:b/>
                                <w:sz w:val="16"/>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2B61BD" w:rsidRPr="00246980" w:rsidRDefault="002B61BD" w:rsidP="000F374B">
                            <w:pPr>
                              <w:keepNext/>
                              <w:keepLines/>
                              <w:spacing w:after="0"/>
                              <w:jc w:val="center"/>
                              <w:rPr>
                                <w:sz w:val="18"/>
                                <w:lang w:eastAsia="zh-CN"/>
                              </w:rPr>
                            </w:pPr>
                            <w:r w:rsidRPr="00246980">
                              <w:rPr>
                                <w:rFonts w:ascii="Arial" w:hAnsi="Arial" w:hint="eastAsia"/>
                                <w:b/>
                                <w:sz w:val="16"/>
                                <w:lang w:eastAsia="zh-CN"/>
                              </w:rPr>
                              <w:t>P</w:t>
                            </w:r>
                            <w:r w:rsidRPr="00246980">
                              <w:rPr>
                                <w:rFonts w:ascii="Arial" w:hAnsi="Arial"/>
                                <w:b/>
                                <w:sz w:val="16"/>
                              </w:rPr>
                              <w:t xml:space="preserve">hase </w:t>
                            </w:r>
                            <w:r w:rsidRPr="00246980">
                              <w:rPr>
                                <w:rFonts w:ascii="Arial" w:hAnsi="Arial" w:hint="eastAsia"/>
                                <w:b/>
                                <w:sz w:val="16"/>
                                <w:lang w:eastAsia="zh-CN"/>
                              </w:rPr>
                              <w:t>d</w:t>
                            </w:r>
                            <w:r w:rsidRPr="00246980">
                              <w:rPr>
                                <w:rFonts w:ascii="Arial" w:hAnsi="Arial"/>
                                <w:b/>
                                <w:sz w:val="16"/>
                              </w:rPr>
                              <w:t xml:space="preserve">ifference </w:t>
                            </w:r>
                            <w:r w:rsidRPr="00246980">
                              <w:rPr>
                                <w:rFonts w:ascii="Arial" w:hAnsi="Arial" w:hint="eastAsia"/>
                                <w:b/>
                                <w:sz w:val="16"/>
                                <w:lang w:eastAsia="zh-CN"/>
                              </w:rPr>
                              <w:t xml:space="preserve">between any slot </w:t>
                            </w:r>
                            <w:r w:rsidRPr="00246980">
                              <w:rPr>
                                <w:rFonts w:ascii="Arial" w:hAnsi="Arial"/>
                                <w:b/>
                                <w:i/>
                                <w:sz w:val="16"/>
                                <w:lang w:eastAsia="zh-CN"/>
                              </w:rPr>
                              <w:t>p-1</w:t>
                            </w:r>
                            <w:r w:rsidRPr="00246980">
                              <w:rPr>
                                <w:rFonts w:ascii="Arial" w:hAnsi="Arial" w:hint="eastAsia"/>
                                <w:b/>
                                <w:sz w:val="16"/>
                                <w:lang w:eastAsia="zh-CN"/>
                              </w:rPr>
                              <w:t xml:space="preserve"> and slot </w:t>
                            </w:r>
                            <w:r w:rsidRPr="00246980">
                              <w:rPr>
                                <w:rFonts w:ascii="Arial" w:hAnsi="Arial"/>
                                <w:b/>
                                <w:i/>
                                <w:sz w:val="16"/>
                                <w:lang w:eastAsia="zh-CN"/>
                              </w:rPr>
                              <w:t>p</w:t>
                            </w:r>
                            <w:r w:rsidRPr="00246980">
                              <w:rPr>
                                <w:sz w:val="18"/>
                                <w:lang w:eastAsia="zh-CN"/>
                              </w:rPr>
                              <w:t xml:space="preserve"> </w:t>
                            </w:r>
                          </w:p>
                          <w:p w:rsidR="002B61BD" w:rsidRPr="00246980" w:rsidRDefault="002B61BD" w:rsidP="000F374B">
                            <w:pPr>
                              <w:keepNext/>
                              <w:keepLines/>
                              <w:spacing w:after="0"/>
                              <w:jc w:val="center"/>
                              <w:rPr>
                                <w:rFonts w:ascii="Arial" w:hAnsi="Arial" w:cs="Arial"/>
                                <w:b/>
                                <w:sz w:val="16"/>
                                <w:lang w:eastAsia="zh-CN"/>
                              </w:rPr>
                            </w:pPr>
                            <w:r w:rsidRPr="00246980">
                              <w:rPr>
                                <w:rFonts w:ascii="Arial" w:hAnsi="Arial"/>
                                <w:b/>
                                <w:sz w:val="16"/>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2B61BD" w:rsidRPr="00246980" w:rsidRDefault="002B61BD" w:rsidP="000F374B">
                            <w:pPr>
                              <w:keepNext/>
                              <w:keepLines/>
                              <w:spacing w:after="0"/>
                              <w:jc w:val="center"/>
                              <w:rPr>
                                <w:rFonts w:ascii="Arial" w:hAnsi="Arial"/>
                                <w:b/>
                                <w:i/>
                                <w:sz w:val="16"/>
                                <w:lang w:eastAsia="zh-CN"/>
                              </w:rPr>
                            </w:pPr>
                            <w:r w:rsidRPr="00246980">
                              <w:rPr>
                                <w:rFonts w:ascii="Arial" w:hAnsi="Arial" w:hint="eastAsia"/>
                                <w:b/>
                                <w:sz w:val="16"/>
                                <w:lang w:eastAsia="zh-CN"/>
                              </w:rPr>
                              <w:t>P</w:t>
                            </w:r>
                            <w:r w:rsidRPr="00246980">
                              <w:rPr>
                                <w:rFonts w:ascii="Arial" w:hAnsi="Arial"/>
                                <w:b/>
                                <w:sz w:val="16"/>
                              </w:rPr>
                              <w:t xml:space="preserve">hase </w:t>
                            </w:r>
                            <w:r w:rsidRPr="00246980">
                              <w:rPr>
                                <w:rFonts w:ascii="Arial" w:hAnsi="Arial" w:hint="eastAsia"/>
                                <w:b/>
                                <w:sz w:val="16"/>
                                <w:lang w:eastAsia="zh-CN"/>
                              </w:rPr>
                              <w:t>d</w:t>
                            </w:r>
                            <w:r w:rsidRPr="00246980">
                              <w:rPr>
                                <w:rFonts w:ascii="Arial" w:hAnsi="Arial"/>
                                <w:b/>
                                <w:sz w:val="16"/>
                              </w:rPr>
                              <w:t xml:space="preserve">ifference </w:t>
                            </w:r>
                            <w:r w:rsidRPr="00246980">
                              <w:rPr>
                                <w:rFonts w:ascii="Arial" w:hAnsi="Arial" w:hint="eastAsia"/>
                                <w:b/>
                                <w:sz w:val="16"/>
                                <w:lang w:eastAsia="zh-CN"/>
                              </w:rPr>
                              <w:t xml:space="preserve">between slot </w:t>
                            </w:r>
                            <w:r w:rsidRPr="00246980">
                              <w:rPr>
                                <w:rFonts w:ascii="Arial" w:hAnsi="Arial"/>
                                <w:b/>
                                <w:i/>
                                <w:sz w:val="16"/>
                                <w:lang w:eastAsia="zh-CN"/>
                              </w:rPr>
                              <w:t>0</w:t>
                            </w:r>
                            <w:r w:rsidRPr="00246980">
                              <w:rPr>
                                <w:rFonts w:ascii="Arial" w:hAnsi="Arial" w:hint="eastAsia"/>
                                <w:b/>
                                <w:sz w:val="16"/>
                                <w:lang w:eastAsia="zh-CN"/>
                              </w:rPr>
                              <w:t xml:space="preserve"> and</w:t>
                            </w:r>
                            <w:r w:rsidRPr="00246980">
                              <w:rPr>
                                <w:rFonts w:ascii="Arial" w:hAnsi="Arial"/>
                                <w:b/>
                                <w:sz w:val="16"/>
                                <w:lang w:eastAsia="zh-CN"/>
                              </w:rPr>
                              <w:t xml:space="preserve"> any</w:t>
                            </w:r>
                            <w:r w:rsidRPr="00246980">
                              <w:rPr>
                                <w:rFonts w:ascii="Arial" w:hAnsi="Arial" w:hint="eastAsia"/>
                                <w:b/>
                                <w:sz w:val="16"/>
                                <w:lang w:eastAsia="zh-CN"/>
                              </w:rPr>
                              <w:t xml:space="preserve"> slot </w:t>
                            </w:r>
                            <w:r w:rsidRPr="00246980">
                              <w:rPr>
                                <w:rFonts w:ascii="Arial" w:hAnsi="Arial"/>
                                <w:b/>
                                <w:i/>
                                <w:sz w:val="16"/>
                                <w:lang w:eastAsia="zh-CN"/>
                              </w:rPr>
                              <w:t>p</w:t>
                            </w:r>
                          </w:p>
                          <w:p w:rsidR="002B61BD" w:rsidRPr="00246980" w:rsidRDefault="002B61BD" w:rsidP="000F374B">
                            <w:pPr>
                              <w:keepNext/>
                              <w:keepLines/>
                              <w:spacing w:after="0"/>
                              <w:jc w:val="center"/>
                              <w:rPr>
                                <w:rFonts w:ascii="Arial" w:hAnsi="Arial"/>
                                <w:b/>
                                <w:sz w:val="16"/>
                                <w:lang w:eastAsia="zh-CN"/>
                              </w:rPr>
                            </w:pPr>
                            <w:r w:rsidRPr="00246980">
                              <w:rPr>
                                <w:rFonts w:ascii="Arial" w:hAnsi="Arial"/>
                                <w:b/>
                                <w:sz w:val="16"/>
                                <w:lang w:eastAsia="zh-CN"/>
                              </w:rPr>
                              <w:t>(NOTE 3)</w:t>
                            </w:r>
                          </w:p>
                        </w:tc>
                      </w:tr>
                      <w:tr w:rsidR="002B61BD" w:rsidRPr="00246980" w:rsidTr="005D60C2">
                        <w:trPr>
                          <w:trHeight w:val="187"/>
                          <w:jc w:val="center"/>
                        </w:trPr>
                        <w:tc>
                          <w:tcPr>
                            <w:tcW w:w="1842" w:type="dxa"/>
                            <w:tcBorders>
                              <w:top w:val="single" w:sz="4" w:space="0" w:color="auto"/>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rPr>
                              <w:t>Pi/2 BPSK, QPSK</w:t>
                            </w:r>
                          </w:p>
                        </w:tc>
                        <w:tc>
                          <w:tcPr>
                            <w:tcW w:w="2734" w:type="dxa"/>
                            <w:vMerge w:val="restart"/>
                            <w:tcBorders>
                              <w:top w:val="single" w:sz="4" w:space="0" w:color="auto"/>
                              <w:left w:val="single" w:sz="4" w:space="0" w:color="auto"/>
                              <w:right w:val="single" w:sz="4" w:space="0" w:color="auto"/>
                            </w:tcBorders>
                            <w:vAlign w:val="center"/>
                            <w:hideMark/>
                          </w:tcPr>
                          <w:p w:rsidR="002B61BD" w:rsidRPr="00246980" w:rsidRDefault="002B61BD" w:rsidP="000F374B">
                            <w:pPr>
                              <w:keepNext/>
                              <w:keepLines/>
                              <w:spacing w:after="0"/>
                              <w:jc w:val="center"/>
                              <w:rPr>
                                <w:rFonts w:ascii="Arial" w:hAnsi="Arial" w:cs="Arial"/>
                                <w:b/>
                                <w:sz w:val="16"/>
                              </w:rPr>
                            </w:pPr>
                            <w:r w:rsidRPr="00246980">
                              <w:rPr>
                                <w:rFonts w:ascii="Arial" w:hAnsi="Arial"/>
                                <w:sz w:val="16"/>
                                <w:lang w:eastAsia="zh-CN"/>
                              </w:rPr>
                              <w:t>[25]</w:t>
                            </w:r>
                            <w:r w:rsidRPr="00246980">
                              <w:rPr>
                                <w:rFonts w:ascii="Arial" w:hAnsi="Arial"/>
                                <w:sz w:val="16"/>
                              </w:rPr>
                              <w:t xml:space="preserve"> degrees</w:t>
                            </w:r>
                          </w:p>
                        </w:tc>
                        <w:tc>
                          <w:tcPr>
                            <w:tcW w:w="2491" w:type="dxa"/>
                            <w:vMerge w:val="restart"/>
                            <w:tcBorders>
                              <w:top w:val="single" w:sz="4" w:space="0" w:color="auto"/>
                              <w:left w:val="single" w:sz="4" w:space="0" w:color="auto"/>
                              <w:right w:val="single" w:sz="4" w:space="0" w:color="auto"/>
                            </w:tcBorders>
                            <w:vAlign w:val="center"/>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lang w:eastAsia="zh-CN"/>
                              </w:rPr>
                              <w:t>[30] degrees</w:t>
                            </w:r>
                          </w:p>
                        </w:tc>
                      </w:tr>
                      <w:tr w:rsidR="002B61BD" w:rsidRPr="00246980" w:rsidTr="005D60C2">
                        <w:trPr>
                          <w:trHeight w:val="187"/>
                          <w:jc w:val="center"/>
                        </w:trPr>
                        <w:tc>
                          <w:tcPr>
                            <w:tcW w:w="1842" w:type="dxa"/>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hint="eastAsia"/>
                                <w:sz w:val="16"/>
                                <w:lang w:eastAsia="zh-CN"/>
                              </w:rPr>
                              <w:t>PUCCH</w:t>
                            </w:r>
                          </w:p>
                        </w:tc>
                        <w:tc>
                          <w:tcPr>
                            <w:tcW w:w="2788" w:type="dxa"/>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r w:rsidRPr="00246980">
                              <w:rPr>
                                <w:rFonts w:ascii="Arial" w:hAnsi="Arial"/>
                                <w:sz w:val="16"/>
                              </w:rPr>
                              <w:t xml:space="preserve">Pi/2 BPSK, </w:t>
                            </w:r>
                            <w:r w:rsidRPr="00246980">
                              <w:rPr>
                                <w:rFonts w:ascii="Arial" w:hAnsi="Arial" w:hint="eastAsia"/>
                                <w:sz w:val="16"/>
                                <w:lang w:eastAsia="zh-CN"/>
                              </w:rPr>
                              <w:t xml:space="preserve">BPSK, </w:t>
                            </w:r>
                            <w:r w:rsidRPr="00246980">
                              <w:rPr>
                                <w:rFonts w:ascii="Arial" w:hAnsi="Arial"/>
                                <w:sz w:val="16"/>
                              </w:rPr>
                              <w:t>QPSK</w:t>
                            </w:r>
                          </w:p>
                        </w:tc>
                        <w:tc>
                          <w:tcPr>
                            <w:tcW w:w="2734" w:type="dxa"/>
                            <w:vMerge/>
                            <w:tcBorders>
                              <w:left w:val="single" w:sz="4" w:space="0" w:color="auto"/>
                              <w:right w:val="single" w:sz="4" w:space="0" w:color="auto"/>
                            </w:tcBorders>
                            <w:vAlign w:val="center"/>
                          </w:tcPr>
                          <w:p w:rsidR="002B61BD" w:rsidRPr="00246980" w:rsidRDefault="002B61BD" w:rsidP="000F374B">
                            <w:pPr>
                              <w:keepNext/>
                              <w:keepLines/>
                              <w:spacing w:after="0"/>
                              <w:jc w:val="center"/>
                              <w:rPr>
                                <w:rFonts w:ascii="Arial" w:hAnsi="Arial"/>
                                <w:sz w:val="16"/>
                                <w:lang w:eastAsia="zh-CN"/>
                              </w:rPr>
                            </w:pPr>
                          </w:p>
                        </w:tc>
                        <w:tc>
                          <w:tcPr>
                            <w:tcW w:w="2491" w:type="dxa"/>
                            <w:vMerge/>
                            <w:tcBorders>
                              <w:left w:val="single" w:sz="4" w:space="0" w:color="auto"/>
                              <w:right w:val="single" w:sz="4" w:space="0" w:color="auto"/>
                            </w:tcBorders>
                          </w:tcPr>
                          <w:p w:rsidR="002B61BD" w:rsidRPr="00246980" w:rsidRDefault="002B61BD" w:rsidP="000F374B">
                            <w:pPr>
                              <w:keepNext/>
                              <w:keepLines/>
                              <w:spacing w:after="0"/>
                              <w:jc w:val="center"/>
                              <w:rPr>
                                <w:rFonts w:ascii="Arial" w:hAnsi="Arial"/>
                                <w:sz w:val="16"/>
                                <w:lang w:eastAsia="zh-CN"/>
                              </w:rPr>
                            </w:pPr>
                          </w:p>
                        </w:tc>
                      </w:tr>
                      <w:tr w:rsidR="002B61BD" w:rsidRPr="00246980" w:rsidTr="005D60C2">
                        <w:trPr>
                          <w:trHeight w:val="187"/>
                          <w:jc w:val="center"/>
                        </w:trPr>
                        <w:tc>
                          <w:tcPr>
                            <w:tcW w:w="9855" w:type="dxa"/>
                            <w:gridSpan w:val="4"/>
                            <w:tcBorders>
                              <w:left w:val="single" w:sz="4" w:space="0" w:color="auto"/>
                              <w:right w:val="single" w:sz="4" w:space="0" w:color="auto"/>
                            </w:tcBorders>
                          </w:tcPr>
                          <w:p w:rsidR="002B61BD" w:rsidRPr="00246980" w:rsidRDefault="002B61BD" w:rsidP="000F374B">
                            <w:pPr>
                              <w:pStyle w:val="TAN"/>
                              <w:rPr>
                                <w:sz w:val="16"/>
                                <w:lang w:eastAsia="zh-CN"/>
                              </w:rPr>
                            </w:pPr>
                            <w:r w:rsidRPr="00246980">
                              <w:rPr>
                                <w:sz w:val="16"/>
                                <w:lang w:eastAsia="zh-CN"/>
                              </w:rPr>
                              <w:t xml:space="preserve">NOTE 1: </w:t>
                            </w:r>
                            <w:r w:rsidRPr="00246980">
                              <w:rPr>
                                <w:sz w:val="16"/>
                                <w:lang w:eastAsia="zh-CN"/>
                              </w:rPr>
                              <w:tab/>
                              <w:t xml:space="preserve">The UE capability of the length of maximum duration refers to the maximum time duration during which UE </w:t>
                            </w:r>
                            <w:proofErr w:type="gramStart"/>
                            <w:r w:rsidRPr="00246980">
                              <w:rPr>
                                <w:sz w:val="16"/>
                                <w:lang w:eastAsia="zh-CN"/>
                              </w:rPr>
                              <w:t>is able to</w:t>
                            </w:r>
                            <w:proofErr w:type="gramEnd"/>
                            <w:r w:rsidRPr="00246980">
                              <w:rPr>
                                <w:sz w:val="16"/>
                                <w:lang w:eastAsia="zh-CN"/>
                              </w:rPr>
                              <w:t xml:space="preserve"> meet the phase continuity requirements,</w:t>
                            </w:r>
                            <w:r w:rsidRPr="00246980">
                              <w:rPr>
                                <w:sz w:val="16"/>
                              </w:rPr>
                              <w:t xml:space="preserve"> </w:t>
                            </w:r>
                            <w:r w:rsidRPr="00246980">
                              <w:rPr>
                                <w:sz w:val="16"/>
                                <w:lang w:eastAsia="zh-CN"/>
                              </w:rPr>
                              <w:t>assuming no phase consistency violating events defined in TS 38.214 in between.</w:t>
                            </w:r>
                          </w:p>
                          <w:p w:rsidR="002B61BD" w:rsidRPr="00246980" w:rsidRDefault="002B61BD" w:rsidP="000F374B">
                            <w:pPr>
                              <w:pStyle w:val="TAN"/>
                              <w:rPr>
                                <w:sz w:val="16"/>
                                <w:lang w:eastAsia="zh-CN"/>
                              </w:rPr>
                            </w:pPr>
                            <w:r w:rsidRPr="00246980">
                              <w:rPr>
                                <w:sz w:val="16"/>
                                <w:lang w:eastAsia="zh-CN"/>
                              </w:rPr>
                              <w:t xml:space="preserve">NOTE 2: </w:t>
                            </w:r>
                            <w:r w:rsidRPr="00246980">
                              <w:rPr>
                                <w:sz w:val="16"/>
                                <w:lang w:eastAsia="zh-CN"/>
                              </w:rPr>
                              <w:tab/>
                              <w:t xml:space="preserve">This requirement applies for FDD and TDD bands, for supported DMRS bundling configurations </w:t>
                            </w:r>
                            <w:r w:rsidRPr="00246980">
                              <w:rPr>
                                <w:sz w:val="16"/>
                                <w:lang w:val="fi-FI"/>
                              </w:rPr>
                              <w:t xml:space="preserve">≤ </w:t>
                            </w:r>
                            <w:r w:rsidRPr="00246980">
                              <w:rPr>
                                <w:sz w:val="16"/>
                                <w:lang w:eastAsia="zh-CN"/>
                              </w:rPr>
                              <w:t>8 slots.</w:t>
                            </w:r>
                          </w:p>
                          <w:p w:rsidR="002B61BD" w:rsidRPr="00246980" w:rsidRDefault="002B61BD" w:rsidP="000F374B">
                            <w:pPr>
                              <w:pStyle w:val="TAN"/>
                              <w:rPr>
                                <w:sz w:val="16"/>
                                <w:lang w:eastAsia="zh-CN"/>
                              </w:rPr>
                            </w:pPr>
                            <w:r w:rsidRPr="00246980">
                              <w:rPr>
                                <w:sz w:val="16"/>
                                <w:lang w:eastAsia="zh-CN"/>
                              </w:rPr>
                              <w:t xml:space="preserve">NOTE 3: </w:t>
                            </w:r>
                            <w:r w:rsidRPr="00246980">
                              <w:rPr>
                                <w:sz w:val="16"/>
                                <w:lang w:eastAsia="zh-CN"/>
                              </w:rPr>
                              <w:tab/>
                              <w:t xml:space="preserve">This requirement applies only for FDD bands, for supported DMRS bundling configurations </w:t>
                            </w:r>
                            <w:r w:rsidRPr="00246980">
                              <w:rPr>
                                <w:sz w:val="16"/>
                              </w:rPr>
                              <w:t>of</w:t>
                            </w:r>
                            <w:r w:rsidRPr="00246980">
                              <w:rPr>
                                <w:sz w:val="16"/>
                                <w:lang w:eastAsia="zh-CN"/>
                              </w:rPr>
                              <w:t xml:space="preserve"> 16 slots.</w:t>
                            </w:r>
                          </w:p>
                        </w:tc>
                      </w:tr>
                    </w:tbl>
                    <w:p w:rsidR="002B61BD" w:rsidRDefault="002B61BD" w:rsidP="001C0ED8">
                      <w:pPr>
                        <w:pStyle w:val="B1"/>
                      </w:pPr>
                      <w:r w:rsidRPr="00246980">
                        <w:t>[…]</w:t>
                      </w:r>
                    </w:p>
                  </w:txbxContent>
                </v:textbox>
                <w10:wrap type="square" anchorx="page"/>
              </v:shape>
            </w:pict>
          </mc:Fallback>
        </mc:AlternateContent>
      </w:r>
      <w:r w:rsidR="008B666F" w:rsidRPr="00246980">
        <w:t>Please note that this contribution is for both FR1 and FR2</w:t>
      </w:r>
      <w:r w:rsidR="00D3305A" w:rsidRPr="00246980">
        <w:t xml:space="preserve"> and so targets both [6] and [7]</w:t>
      </w:r>
      <w:r w:rsidR="008B666F" w:rsidRPr="00246980">
        <w:t>.</w:t>
      </w:r>
    </w:p>
    <w:p w:rsidR="001C0ED8" w:rsidRDefault="001C0ED8">
      <w:pPr>
        <w:overflowPunct/>
        <w:autoSpaceDE/>
        <w:autoSpaceDN/>
        <w:adjustRightInd/>
        <w:spacing w:after="0"/>
        <w:textAlignment w:val="auto"/>
      </w:pPr>
      <w:r>
        <w:br w:type="page"/>
      </w:r>
    </w:p>
    <w:p w:rsidR="000C3927" w:rsidRDefault="000C3927" w:rsidP="000C3927">
      <w:pPr>
        <w:pStyle w:val="Heading1"/>
      </w:pPr>
      <w:r>
        <w:lastRenderedPageBreak/>
        <w:t>2. Discussion</w:t>
      </w:r>
    </w:p>
    <w:p w:rsidR="00B72170" w:rsidRDefault="00AC32DD" w:rsidP="00B72170">
      <w:pPr>
        <w:ind w:firstLine="284"/>
        <w:jc w:val="both"/>
      </w:pPr>
      <w:r w:rsidRPr="000C3927">
        <w:t>The points treated in the discussion section are the following:</w:t>
      </w:r>
      <w:bookmarkStart w:id="0" w:name="_Hlk101629847"/>
    </w:p>
    <w:p w:rsidR="00312F5E" w:rsidRDefault="00B72170" w:rsidP="00B72170">
      <w:pPr>
        <w:pStyle w:val="ListParagraph"/>
        <w:numPr>
          <w:ilvl w:val="0"/>
          <w:numId w:val="17"/>
        </w:numPr>
        <w:jc w:val="both"/>
      </w:pPr>
      <w:r>
        <w:t>C</w:t>
      </w:r>
      <w:r w:rsidRPr="00B72170">
        <w:t>FO correction (related to Issue 3-1 [5])</w:t>
      </w:r>
      <w:r>
        <w:t>.</w:t>
      </w:r>
    </w:p>
    <w:p w:rsidR="00B72170" w:rsidRDefault="00B72170" w:rsidP="00B72170">
      <w:pPr>
        <w:pStyle w:val="ListParagraph"/>
        <w:numPr>
          <w:ilvl w:val="0"/>
          <w:numId w:val="17"/>
        </w:numPr>
        <w:jc w:val="both"/>
      </w:pPr>
      <w:r w:rsidRPr="00B72170">
        <w:t>Symbols used for calculation (related to Issue 3-4 [5])</w:t>
      </w:r>
      <w:r>
        <w:t>.</w:t>
      </w:r>
    </w:p>
    <w:p w:rsidR="00B72170" w:rsidRDefault="00B72170" w:rsidP="00B72170">
      <w:pPr>
        <w:pStyle w:val="ListParagraph"/>
        <w:numPr>
          <w:ilvl w:val="0"/>
          <w:numId w:val="17"/>
        </w:numPr>
        <w:jc w:val="both"/>
      </w:pPr>
      <w:r w:rsidRPr="00B72170">
        <w:t>Measurement interval (related to Issue 3-5 [5])</w:t>
      </w:r>
      <w:r>
        <w:t>.</w:t>
      </w:r>
    </w:p>
    <w:p w:rsidR="00B72170" w:rsidRDefault="00B72170" w:rsidP="00DD6E91">
      <w:pPr>
        <w:pStyle w:val="ListParagraph"/>
        <w:numPr>
          <w:ilvl w:val="0"/>
          <w:numId w:val="17"/>
        </w:numPr>
        <w:jc w:val="both"/>
      </w:pPr>
      <w:r w:rsidRPr="00B72170">
        <w:t>Phase difference over several bundles (related to Issue 3-5-1 [5])</w:t>
      </w:r>
      <w:r>
        <w:t>.</w:t>
      </w:r>
      <w:bookmarkEnd w:id="0"/>
    </w:p>
    <w:p w:rsidR="00DD6E91" w:rsidRDefault="00B72170" w:rsidP="00DD6E91">
      <w:pPr>
        <w:pStyle w:val="ListParagraph"/>
        <w:numPr>
          <w:ilvl w:val="0"/>
          <w:numId w:val="17"/>
        </w:numPr>
        <w:jc w:val="both"/>
      </w:pPr>
      <w:r w:rsidRPr="00B72170">
        <w:t>Phase difference averaging (related to Issue 3-6-1 [5])</w:t>
      </w:r>
      <w:r>
        <w:t>.</w:t>
      </w:r>
    </w:p>
    <w:p w:rsidR="00B72170" w:rsidRDefault="00B72170" w:rsidP="00DD6E91">
      <w:pPr>
        <w:pStyle w:val="ListParagraph"/>
        <w:numPr>
          <w:ilvl w:val="0"/>
          <w:numId w:val="17"/>
        </w:numPr>
        <w:jc w:val="both"/>
      </w:pPr>
      <w:r w:rsidRPr="00B72170">
        <w:t>Steps of the measurement method</w:t>
      </w:r>
      <w:r>
        <w:t>.</w:t>
      </w:r>
    </w:p>
    <w:p w:rsidR="00FC3C1C" w:rsidRDefault="00FC3C1C" w:rsidP="00FC3C1C">
      <w:pPr>
        <w:pStyle w:val="Heading2"/>
      </w:pPr>
      <w:r>
        <w:t>2.</w:t>
      </w:r>
      <w:r w:rsidR="00A15FE7">
        <w:t>1</w:t>
      </w:r>
      <w:r>
        <w:t>. CFO</w:t>
      </w:r>
      <w:r w:rsidR="00C143D6">
        <w:t xml:space="preserve"> correction</w:t>
      </w:r>
      <w:r w:rsidR="00BF351D">
        <w:t xml:space="preserve"> (related to </w:t>
      </w:r>
      <w:r w:rsidR="00BF351D" w:rsidRPr="00BF351D">
        <w:t>Issue 3-1</w:t>
      </w:r>
      <w:r w:rsidR="00BF351D">
        <w:t xml:space="preserve"> [5])</w:t>
      </w:r>
    </w:p>
    <w:p w:rsidR="000E67B2" w:rsidRDefault="000E67B2" w:rsidP="00FC3C1C">
      <w:pPr>
        <w:ind w:firstLine="284"/>
        <w:jc w:val="both"/>
      </w:pPr>
      <w:r>
        <w:t xml:space="preserve">To determine for each slot a unique phase number from the channel estimation made on the </w:t>
      </w:r>
      <w:r w:rsidRPr="000E67B2">
        <w:t>3 DMRS symbols</w:t>
      </w:r>
      <w:r>
        <w:t xml:space="preserve">, the usage of such techniques as linear averaging or LSE </w:t>
      </w:r>
      <w:r w:rsidRPr="000E67B2">
        <w:t xml:space="preserve">is </w:t>
      </w:r>
      <w:r>
        <w:t>necessary. However, such techniques</w:t>
      </w:r>
      <w:r w:rsidRPr="000E67B2">
        <w:t xml:space="preserve"> </w:t>
      </w:r>
      <w:r>
        <w:t>require reasonable small linear phase rotation between the DMRS symbols of a slot.</w:t>
      </w:r>
    </w:p>
    <w:p w:rsidR="002370F3" w:rsidRDefault="002370F3" w:rsidP="002370F3">
      <w:pPr>
        <w:ind w:firstLine="284"/>
        <w:jc w:val="both"/>
      </w:pPr>
      <w:r>
        <w:t>Indeed, the DMRS symbol at position symbol #2 of each slot is employed as reference, but the linear phase distortion makes it and the other symbols including DMRS symbol #7 and #11 rotates.</w:t>
      </w:r>
    </w:p>
    <w:p w:rsidR="002C0CA3" w:rsidRDefault="002C0CA3" w:rsidP="002370F3">
      <w:pPr>
        <w:ind w:firstLine="284"/>
        <w:jc w:val="both"/>
      </w:pPr>
    </w:p>
    <w:p w:rsidR="006B56BA" w:rsidRDefault="006B56BA" w:rsidP="006B56BA">
      <w:pPr>
        <w:ind w:firstLine="284"/>
        <w:jc w:val="center"/>
      </w:pPr>
      <w:r>
        <w:rPr>
          <w:noProof/>
        </w:rPr>
        <w:drawing>
          <wp:inline distT="0" distB="0" distL="0" distR="0" wp14:anchorId="6EAD1B95" wp14:editId="02081E8A">
            <wp:extent cx="4143600" cy="223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ercent CFO - 2.png"/>
                    <pic:cNvPicPr/>
                  </pic:nvPicPr>
                  <pic:blipFill>
                    <a:blip r:embed="rId8">
                      <a:extLst>
                        <a:ext uri="{28A0092B-C50C-407E-A947-70E740481C1C}">
                          <a14:useLocalDpi xmlns:a14="http://schemas.microsoft.com/office/drawing/2010/main" val="0"/>
                        </a:ext>
                      </a:extLst>
                    </a:blip>
                    <a:stretch>
                      <a:fillRect/>
                    </a:stretch>
                  </pic:blipFill>
                  <pic:spPr>
                    <a:xfrm>
                      <a:off x="0" y="0"/>
                      <a:ext cx="4143600" cy="2235600"/>
                    </a:xfrm>
                    <a:prstGeom prst="rect">
                      <a:avLst/>
                    </a:prstGeom>
                  </pic:spPr>
                </pic:pic>
              </a:graphicData>
            </a:graphic>
          </wp:inline>
        </w:drawing>
      </w:r>
    </w:p>
    <w:p w:rsidR="006B56BA" w:rsidRDefault="006B56BA" w:rsidP="006B56BA">
      <w:pPr>
        <w:pStyle w:val="TH"/>
      </w:pPr>
      <w:r>
        <w:t xml:space="preserve">Figure </w:t>
      </w:r>
      <w:r>
        <w:fldChar w:fldCharType="begin"/>
      </w:r>
      <w:r>
        <w:instrText xml:space="preserve"> SEQ Figure \* ARABIC </w:instrText>
      </w:r>
      <w:r>
        <w:fldChar w:fldCharType="separate"/>
      </w:r>
      <w:r w:rsidR="002C0CA3">
        <w:rPr>
          <w:noProof/>
        </w:rPr>
        <w:t>1</w:t>
      </w:r>
      <w:r>
        <w:fldChar w:fldCharType="end"/>
      </w:r>
      <w:r>
        <w:t xml:space="preserve"> - </w:t>
      </w:r>
      <w:r w:rsidRPr="00E007A9">
        <w:t>Effect of 1% normalized CFO on symbols of a slot (DMRS symbols: #2, #7, #11).</w:t>
      </w:r>
    </w:p>
    <w:p w:rsidR="008C4A4A" w:rsidRDefault="008C4A4A">
      <w:pPr>
        <w:overflowPunct/>
        <w:autoSpaceDE/>
        <w:autoSpaceDN/>
        <w:adjustRightInd/>
        <w:spacing w:after="0"/>
        <w:textAlignment w:val="auto"/>
      </w:pPr>
    </w:p>
    <w:p w:rsidR="006F29B0" w:rsidRDefault="00FC3C1C" w:rsidP="00FC3C1C">
      <w:pPr>
        <w:ind w:firstLine="284"/>
        <w:jc w:val="both"/>
      </w:pPr>
      <w:r w:rsidRPr="003C4E9E">
        <w:t>The s</w:t>
      </w:r>
      <w:r w:rsidR="00E67CC1" w:rsidRPr="003C4E9E">
        <w:t>ymbol</w:t>
      </w:r>
      <w:r w:rsidRPr="003C4E9E">
        <w:t>-to-s</w:t>
      </w:r>
      <w:r w:rsidR="00E67CC1" w:rsidRPr="003C4E9E">
        <w:t>ymbol</w:t>
      </w:r>
      <w:r w:rsidRPr="003C4E9E">
        <w:t xml:space="preserve"> linear phase rotation </w:t>
      </w:r>
      <w:r w:rsidR="003E40B9" w:rsidRPr="003C4E9E">
        <w:t xml:space="preserve">is </w:t>
      </w:r>
      <w:r w:rsidRPr="003C4E9E">
        <w:t xml:space="preserve">given by </w:t>
      </w:r>
      <m:oMath>
        <m:r>
          <w:rPr>
            <w:rFonts w:ascii="Cambria Math" w:hAnsi="Cambria Math"/>
          </w:rPr>
          <m:t>2πε</m:t>
        </m:r>
      </m:oMath>
      <w:r w:rsidRPr="003C4E9E">
        <w:t xml:space="preserve"> where </w:t>
      </w:r>
      <m:oMath>
        <m:r>
          <w:rPr>
            <w:rFonts w:ascii="Cambria Math" w:hAnsi="Cambria Math"/>
          </w:rPr>
          <m:t>ε</m:t>
        </m:r>
      </m:oMath>
      <w:r w:rsidRPr="003C4E9E">
        <w:t xml:space="preserve"> is the normalized CFO calculated as </w:t>
      </w:r>
      <m:oMath>
        <m:r>
          <w:rPr>
            <w:rFonts w:ascii="Cambria Math" w:hAnsi="Cambria Math"/>
          </w:rPr>
          <m:t>ε=</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offset</m:t>
                </m:r>
              </m:sub>
            </m:sSub>
          </m:num>
          <m:den>
            <m:r>
              <w:rPr>
                <w:rFonts w:ascii="Cambria Math" w:hAnsi="Cambria Math"/>
              </w:rPr>
              <m:t>∆f</m:t>
            </m:r>
          </m:den>
        </m:f>
      </m:oMath>
      <w:r w:rsidRPr="003C4E9E">
        <w:t xml:space="preserve"> </w:t>
      </w:r>
      <w:r w:rsidR="007372CF" w:rsidRPr="003C4E9E">
        <w:t>with</w:t>
      </w:r>
      <w:r w:rsidR="003E40B9" w:rsidRPr="003C4E9E">
        <w:t xml:space="preserve"> the carrier frequency offset </w:t>
      </w:r>
      <m:oMath>
        <m:sSub>
          <m:sSubPr>
            <m:ctrlPr>
              <w:rPr>
                <w:rFonts w:ascii="Cambria Math" w:hAnsi="Cambria Math"/>
                <w:i/>
              </w:rPr>
            </m:ctrlPr>
          </m:sSubPr>
          <m:e>
            <m:r>
              <w:rPr>
                <w:rFonts w:ascii="Cambria Math" w:hAnsi="Cambria Math"/>
              </w:rPr>
              <m:t>f</m:t>
            </m:r>
          </m:e>
          <m:sub>
            <m:r>
              <w:rPr>
                <w:rFonts w:ascii="Cambria Math" w:hAnsi="Cambria Math"/>
              </w:rPr>
              <m:t>offset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ppm</m:t>
                </m:r>
              </m:sub>
            </m:sSub>
          </m:num>
          <m:den>
            <m:sSup>
              <m:sSupPr>
                <m:ctrlPr>
                  <w:rPr>
                    <w:rFonts w:ascii="Cambria Math" w:hAnsi="Cambria Math"/>
                    <w:i/>
                  </w:rPr>
                </m:ctrlPr>
              </m:sSupPr>
              <m:e>
                <m:r>
                  <w:rPr>
                    <w:rFonts w:ascii="Cambria Math" w:hAnsi="Cambria Math"/>
                  </w:rPr>
                  <m:t>10</m:t>
                </m:r>
              </m:e>
              <m:sup>
                <m:r>
                  <w:rPr>
                    <w:rFonts w:ascii="Cambria Math" w:hAnsi="Cambria Math"/>
                  </w:rPr>
                  <m:t>6</m:t>
                </m:r>
              </m:sup>
            </m:sSup>
          </m:den>
        </m:f>
      </m:oMath>
      <w:r w:rsidR="003E40B9" w:rsidRPr="003C4E9E">
        <w:t xml:space="preserve">, the subcarrier spacing </w:t>
      </w:r>
      <m:oMath>
        <m:r>
          <w:rPr>
            <w:rFonts w:ascii="Cambria Math" w:hAnsi="Cambria Math"/>
          </w:rPr>
          <m:t>∆f</m:t>
        </m:r>
      </m:oMath>
      <w:r w:rsidR="003E40B9" w:rsidRPr="003C4E9E">
        <w:t xml:space="preserve">and the frequency error of </w:t>
      </w:r>
      <m:oMath>
        <m:sSub>
          <m:sSubPr>
            <m:ctrlPr>
              <w:rPr>
                <w:rFonts w:ascii="Cambria Math" w:hAnsi="Cambria Math"/>
                <w:i/>
              </w:rPr>
            </m:ctrlPr>
          </m:sSubPr>
          <m:e>
            <m:r>
              <w:rPr>
                <w:rFonts w:ascii="Cambria Math" w:hAnsi="Cambria Math"/>
              </w:rPr>
              <m:t>e</m:t>
            </m:r>
          </m:e>
          <m:sub>
            <m:r>
              <w:rPr>
                <w:rFonts w:ascii="Cambria Math" w:hAnsi="Cambria Math"/>
              </w:rPr>
              <m:t>ppm</m:t>
            </m:r>
          </m:sub>
        </m:sSub>
      </m:oMath>
      <w:r w:rsidR="003E40B9" w:rsidRPr="003C4E9E">
        <w:t>.</w:t>
      </w:r>
      <w:r w:rsidR="009770E2" w:rsidRPr="003C4E9E">
        <w:t xml:space="preserve"> Figure 1 shows the case of a 1% normalized CFO </w:t>
      </w:r>
      <w:bookmarkStart w:id="1" w:name="_Hlk101527091"/>
      <w:r w:rsidR="00FE008C" w:rsidRPr="003C4E9E">
        <w:t xml:space="preserve">(with DMRS symbol #2 as reference) </w:t>
      </w:r>
      <w:bookmarkEnd w:id="1"/>
      <w:r w:rsidR="009770E2" w:rsidRPr="003C4E9E">
        <w:t>corresponding to a symbol-to-symbol linear phase rotation of 3.6° on data symbols and DMRS symbols of a slot.</w:t>
      </w:r>
    </w:p>
    <w:p w:rsidR="00FC3C1C" w:rsidRPr="00246980" w:rsidRDefault="00FC3C1C" w:rsidP="00FC3C1C">
      <w:r w:rsidRPr="00246980">
        <w:t xml:space="preserve">The TE by applying a common frequency correction during </w:t>
      </w:r>
      <w:r w:rsidR="008B666F" w:rsidRPr="00246980">
        <w:t>the reference time</w:t>
      </w:r>
      <w:r w:rsidRPr="00246980">
        <w:t xml:space="preserve"> slot </w:t>
      </w:r>
      <w:r w:rsidR="008B666F" w:rsidRPr="00246980">
        <w:t>and the measured time slot at the antenna (connector)</w:t>
      </w:r>
      <w:r w:rsidRPr="00246980">
        <w:t xml:space="preserve"> output, can:</w:t>
      </w:r>
    </w:p>
    <w:p w:rsidR="00FC3C1C" w:rsidRPr="00246980" w:rsidRDefault="00FC3C1C" w:rsidP="00FC3C1C">
      <w:pPr>
        <w:pStyle w:val="ListParagraph"/>
        <w:numPr>
          <w:ilvl w:val="0"/>
          <w:numId w:val="5"/>
        </w:numPr>
      </w:pPr>
      <w:r w:rsidRPr="00246980">
        <w:t xml:space="preserve">reduce significantly the frequency error </w:t>
      </w:r>
      <w:r w:rsidR="008B666F" w:rsidRPr="00246980">
        <w:t>at slot</w:t>
      </w:r>
      <w:r w:rsidRPr="00246980">
        <w:t xml:space="preserve"> and so have the effect of linear phase rotation significantly reduced.</w:t>
      </w:r>
    </w:p>
    <w:p w:rsidR="00FC3C1C" w:rsidRPr="00246980" w:rsidRDefault="00FC3C1C" w:rsidP="00FC3C1C">
      <w:pPr>
        <w:pStyle w:val="ListParagraph"/>
        <w:numPr>
          <w:ilvl w:val="0"/>
          <w:numId w:val="5"/>
        </w:numPr>
      </w:pPr>
      <w:r w:rsidRPr="00246980">
        <w:t xml:space="preserve">keep the relative phase rotates at the same rate than the relative frequency error between </w:t>
      </w:r>
      <w:r w:rsidR="008B666F" w:rsidRPr="00246980">
        <w:t>the reference time slot</w:t>
      </w:r>
      <w:r w:rsidRPr="00246980">
        <w:t xml:space="preserve"> and </w:t>
      </w:r>
      <w:r w:rsidR="008B666F" w:rsidRPr="00246980">
        <w:t>the measured time slot</w:t>
      </w:r>
      <w:r w:rsidRPr="00246980">
        <w:t>, and so not having an impact on their slot relative phase errors.</w:t>
      </w:r>
    </w:p>
    <w:p w:rsidR="00FC3C1C" w:rsidRPr="00246980" w:rsidRDefault="00BB22E8" w:rsidP="00FC3C1C">
      <w:pPr>
        <w:ind w:firstLine="284"/>
      </w:pPr>
      <w:r w:rsidRPr="00BB22E8">
        <w:t xml:space="preserve">The common frequency correction could be simply calculated as the average of the signed frequency errors of each slot of </w:t>
      </w:r>
      <w:r>
        <w:t xml:space="preserve">a </w:t>
      </w:r>
      <w:r w:rsidRPr="00BB22E8">
        <w:t>slot pair (</w:t>
      </w:r>
      <w:r w:rsidR="00796924">
        <w:t>(</w:t>
      </w:r>
      <w:r w:rsidRPr="00BB22E8">
        <w:t>slot 0 or any slot p-1</w:t>
      </w:r>
      <w:r w:rsidR="00796924">
        <w:t>)</w:t>
      </w:r>
      <w:r w:rsidRPr="00BB22E8">
        <w:t>, slot p) at the output uplink antenna (connector</w:t>
      </w:r>
      <w:r>
        <w:t xml:space="preserve">) </w:t>
      </w:r>
      <w:r w:rsidR="00FC3C1C" w:rsidRPr="00246980">
        <w:t>i</w:t>
      </w:r>
      <w:r w:rsidR="001842CD" w:rsidRPr="00246980">
        <w:t>.e.</w:t>
      </w:r>
      <w:r w:rsidR="00FC3C1C" w:rsidRPr="00246980">
        <w:t>:</w:t>
      </w:r>
    </w:p>
    <w:p w:rsidR="00FC3C1C" w:rsidRPr="00E57BF8" w:rsidRDefault="00FC3C1C" w:rsidP="00FC3C1C">
      <m:oMathPara>
        <m:oMath>
          <m:r>
            <w:rPr>
              <w:rFonts w:ascii="Cambria Math" w:hAnsi="Cambria Math"/>
            </w:rPr>
            <m:t>FrequencyCorrection=</m:t>
          </m:r>
          <m:f>
            <m:fPr>
              <m:ctrlPr>
                <w:rPr>
                  <w:rFonts w:ascii="Cambria Math" w:hAnsi="Cambria Math"/>
                  <w:i/>
                </w:rPr>
              </m:ctrlPr>
            </m:fPr>
            <m:num>
              <m:sSub>
                <m:sSubPr>
                  <m:ctrlPr>
                    <w:rPr>
                      <w:rFonts w:ascii="Cambria Math" w:hAnsi="Cambria Math"/>
                      <w:i/>
                    </w:rPr>
                  </m:ctrlPr>
                </m:sSubPr>
                <m:e>
                  <m:r>
                    <w:rPr>
                      <w:rFonts w:ascii="Cambria Math" w:hAnsi="Cambria Math"/>
                    </w:rPr>
                    <m:t>FrequencyError</m:t>
                  </m:r>
                </m:e>
                <m:sub>
                  <m:r>
                    <w:rPr>
                      <w:rFonts w:ascii="Cambria Math" w:hAnsi="Cambria Math"/>
                    </w:rPr>
                    <m:t>ReferenceTimeSlot</m:t>
                  </m:r>
                </m:sub>
              </m:sSub>
              <m:r>
                <w:rPr>
                  <w:rFonts w:ascii="Cambria Math" w:hAnsi="Cambria Math"/>
                </w:rPr>
                <m:t>-</m:t>
              </m:r>
              <m:sSub>
                <m:sSubPr>
                  <m:ctrlPr>
                    <w:rPr>
                      <w:rFonts w:ascii="Cambria Math" w:hAnsi="Cambria Math"/>
                      <w:i/>
                    </w:rPr>
                  </m:ctrlPr>
                </m:sSubPr>
                <m:e>
                  <m:r>
                    <w:rPr>
                      <w:rFonts w:ascii="Cambria Math" w:hAnsi="Cambria Math"/>
                    </w:rPr>
                    <m:t>FrequencyError</m:t>
                  </m:r>
                </m:e>
                <m:sub>
                  <m:r>
                    <w:rPr>
                      <w:rFonts w:ascii="Cambria Math" w:hAnsi="Cambria Math"/>
                    </w:rPr>
                    <m:t>MeasuredTimeSlot</m:t>
                  </m:r>
                </m:sub>
              </m:sSub>
            </m:num>
            <m:den>
              <m:r>
                <w:rPr>
                  <w:rFonts w:ascii="Cambria Math" w:hAnsi="Cambria Math"/>
                </w:rPr>
                <m:t>2</m:t>
              </m:r>
            </m:den>
          </m:f>
        </m:oMath>
      </m:oMathPara>
    </w:p>
    <w:p w:rsidR="00FA67BD" w:rsidRDefault="00FC3C1C" w:rsidP="006E56C7">
      <w:pPr>
        <w:ind w:firstLine="284"/>
      </w:pPr>
      <w:r w:rsidRPr="001842CD">
        <w:lastRenderedPageBreak/>
        <w:t>In Table F.1.2-1 of [</w:t>
      </w:r>
      <w:r w:rsidR="005E741E">
        <w:t>8</w:t>
      </w:r>
      <w:r w:rsidRPr="001842CD">
        <w:t xml:space="preserve">] as shown below, the maximum test system uncertainty is </w:t>
      </w:r>
      <w:r w:rsidR="006E56C7" w:rsidRPr="001842CD">
        <w:t xml:space="preserve">starting not being </w:t>
      </w:r>
      <w:r w:rsidRPr="001842CD">
        <w:t>negligible for frequency error</w:t>
      </w:r>
      <w:r w:rsidR="006E56C7" w:rsidRPr="001842CD">
        <w:t xml:space="preserve"> reported to the carrier spacing</w:t>
      </w:r>
      <w:r w:rsidRPr="001842CD">
        <w:t>, ±</w:t>
      </w:r>
      <w:r w:rsidR="006E56C7" w:rsidRPr="001842CD">
        <w:t>0.01ppm frequency error</w:t>
      </w:r>
      <w:r w:rsidRPr="001842CD">
        <w:t xml:space="preserve"> corresponds to a normalized CFO </w:t>
      </w:r>
      <m:oMath>
        <m:r>
          <w:rPr>
            <w:rFonts w:ascii="Cambria Math" w:hAnsi="Cambria Math"/>
          </w:rPr>
          <m:t>ε</m:t>
        </m:r>
      </m:oMath>
      <w:r w:rsidRPr="001842CD">
        <w:t xml:space="preserve"> of </w:t>
      </w:r>
      <w:r w:rsidR="006E56C7" w:rsidRPr="001842CD">
        <w:t>1.18</w:t>
      </w:r>
      <w:r w:rsidRPr="001842CD">
        <w:t>% (</w:t>
      </w:r>
      <w:r w:rsidR="00217116" w:rsidRPr="001842CD">
        <w:t>60</w:t>
      </w:r>
      <w:r w:rsidRPr="001842CD">
        <w:t xml:space="preserve">kHz SCS at </w:t>
      </w:r>
      <w:r w:rsidR="00217116" w:rsidRPr="001842CD">
        <w:t>71</w:t>
      </w:r>
      <w:r w:rsidRPr="001842CD">
        <w:t>GHz) i.e</w:t>
      </w:r>
      <w:r w:rsidRPr="00427673">
        <w:t xml:space="preserve">. </w:t>
      </w:r>
      <w:r w:rsidR="006E56C7" w:rsidRPr="00427673">
        <w:t>about</w:t>
      </w:r>
      <w:r w:rsidRPr="00427673">
        <w:t xml:space="preserve"> </w:t>
      </w:r>
      <w:r w:rsidR="006E56C7" w:rsidRPr="00427673">
        <w:t>4.3</w:t>
      </w:r>
      <w:r w:rsidRPr="00427673">
        <w:t>° of s</w:t>
      </w:r>
      <w:r w:rsidR="001046E7" w:rsidRPr="00427673">
        <w:t>ymbol</w:t>
      </w:r>
      <w:r w:rsidRPr="00427673">
        <w:t>-to-s</w:t>
      </w:r>
      <w:r w:rsidR="001046E7" w:rsidRPr="00427673">
        <w:t>ymbol</w:t>
      </w:r>
      <w:r w:rsidRPr="00427673">
        <w:t xml:space="preserve"> linear phase rotation.</w:t>
      </w:r>
      <w:r w:rsidR="006E56C7" w:rsidRPr="00427673">
        <w:t xml:space="preserve"> I</w:t>
      </w:r>
      <w:r w:rsidR="00FA67BD" w:rsidRPr="00427673">
        <w:t xml:space="preserve">t is questionable </w:t>
      </w:r>
      <w:r w:rsidR="00B61B15" w:rsidRPr="00427673">
        <w:t>whether</w:t>
      </w:r>
      <w:r w:rsidR="006E56C7" w:rsidRPr="00427673">
        <w:t xml:space="preserve"> </w:t>
      </w:r>
      <w:r w:rsidR="00FA67BD" w:rsidRPr="00427673">
        <w:t>the CFO correction on slot-by-slot basis</w:t>
      </w:r>
      <w:r w:rsidR="00E6153E" w:rsidRPr="00427673">
        <w:t xml:space="preserve"> </w:t>
      </w:r>
      <w:r w:rsidR="0069136B" w:rsidRPr="00427673">
        <w:t xml:space="preserve">with </w:t>
      </w:r>
      <w:r w:rsidR="001842CD" w:rsidRPr="00427673">
        <w:t xml:space="preserve">both </w:t>
      </w:r>
      <w:r w:rsidR="0069136B" w:rsidRPr="00427673">
        <w:t xml:space="preserve">its uncertainty and </w:t>
      </w:r>
      <w:r w:rsidR="001842CD" w:rsidRPr="00427673">
        <w:t xml:space="preserve">its </w:t>
      </w:r>
      <w:r w:rsidR="0069136B" w:rsidRPr="00427673">
        <w:t xml:space="preserve">non-corrected frequency correction </w:t>
      </w:r>
      <w:r w:rsidR="001842CD" w:rsidRPr="00427673">
        <w:t xml:space="preserve">portion </w:t>
      </w:r>
      <w:r w:rsidR="0069136B" w:rsidRPr="00427673">
        <w:t>(due to</w:t>
      </w:r>
      <w:r w:rsidR="0069136B" w:rsidRPr="001842CD">
        <w:t xml:space="preserve"> trade-off to have common frequency correction) may </w:t>
      </w:r>
      <w:r w:rsidR="0058120C" w:rsidRPr="001842CD">
        <w:t>allow the</w:t>
      </w:r>
      <w:r w:rsidR="0069136B" w:rsidRPr="001842CD">
        <w:t xml:space="preserve"> 6.4</w:t>
      </w:r>
      <w:r w:rsidR="00BB1676">
        <w:t>.2</w:t>
      </w:r>
      <w:r w:rsidR="0069136B" w:rsidRPr="001842CD">
        <w:t>.</w:t>
      </w:r>
      <w:r w:rsidR="00BB1676">
        <w:t>6</w:t>
      </w:r>
      <w:r w:rsidR="0069136B" w:rsidRPr="001842CD">
        <w:t xml:space="preserve">. requirements </w:t>
      </w:r>
      <w:r w:rsidR="0058120C" w:rsidRPr="001842CD">
        <w:t xml:space="preserve">to </w:t>
      </w:r>
      <w:r w:rsidR="0069136B" w:rsidRPr="001842CD">
        <w:t>be testable for the upper range of FR2-1 and FR2-2</w:t>
      </w:r>
      <w:r w:rsidR="00B61B15" w:rsidRPr="001842CD">
        <w:t>, as the remaining linear phase rotation will still be significant for using such technique as LSE for channel estimation</w:t>
      </w:r>
      <w:r w:rsidR="0069136B" w:rsidRPr="001842CD">
        <w:t>.</w:t>
      </w:r>
      <w:r w:rsidR="001842CD">
        <w:t xml:space="preserve"> </w:t>
      </w:r>
      <w:r w:rsidR="001842CD" w:rsidRPr="001842CD">
        <w:t>That should be further studied.</w:t>
      </w:r>
    </w:p>
    <w:tbl>
      <w:tblPr>
        <w:tblStyle w:val="TableGrid"/>
        <w:tblpPr w:leftFromText="180" w:rightFromText="180" w:vertAnchor="text" w:horzAnchor="margin" w:tblpXSpec="center" w:tblpY="320"/>
        <w:tblW w:w="0" w:type="auto"/>
        <w:jc w:val="center"/>
        <w:tblLook w:val="04A0" w:firstRow="1" w:lastRow="0" w:firstColumn="1" w:lastColumn="0" w:noHBand="0" w:noVBand="1"/>
      </w:tblPr>
      <w:tblGrid>
        <w:gridCol w:w="9629"/>
      </w:tblGrid>
      <w:tr w:rsidR="00FC3C1C" w:rsidTr="00B233CD">
        <w:trPr>
          <w:jc w:val="center"/>
        </w:trPr>
        <w:tc>
          <w:tcPr>
            <w:tcW w:w="9631" w:type="dxa"/>
          </w:tcPr>
          <w:p w:rsidR="00FC3C1C" w:rsidRPr="00581E1C" w:rsidRDefault="00FC3C1C" w:rsidP="00B233CD">
            <w:pPr>
              <w:pStyle w:val="TH"/>
              <w:spacing w:before="120" w:after="120"/>
            </w:pPr>
            <w:bookmarkStart w:id="2" w:name="_Hlk101426326"/>
            <w:r w:rsidRPr="00581E1C">
              <w:t xml:space="preserve">Table F.1.2-1: </w:t>
            </w:r>
            <w:bookmarkStart w:id="3" w:name="_Hlk101439291"/>
            <w:r w:rsidRPr="00581E1C">
              <w:t xml:space="preserve">Maximum Test </w:t>
            </w:r>
            <w:r w:rsidRPr="001842CD">
              <w:t>System Uncertainty</w:t>
            </w:r>
            <w:r w:rsidR="002668F7" w:rsidRPr="001842CD">
              <w:t xml:space="preserve"> </w:t>
            </w:r>
            <w:bookmarkEnd w:id="3"/>
            <w:r w:rsidR="002668F7" w:rsidRPr="001842CD">
              <w:t>(MTSU)</w:t>
            </w:r>
            <w:r w:rsidRPr="001842CD">
              <w:t xml:space="preserve"> for transmitter</w:t>
            </w:r>
            <w:r w:rsidRPr="00581E1C">
              <w:t xml:space="preserve">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35"/>
              <w:gridCol w:w="4535"/>
              <w:gridCol w:w="2720"/>
            </w:tblGrid>
            <w:tr w:rsidR="00FC3C1C" w:rsidRPr="00581E1C" w:rsidTr="00B233CD">
              <w:trPr>
                <w:cantSplit/>
                <w:jc w:val="center"/>
              </w:trPr>
              <w:tc>
                <w:tcPr>
                  <w:tcW w:w="2435" w:type="dxa"/>
                </w:tcPr>
                <w:p w:rsidR="00FC3C1C" w:rsidRPr="00581E1C" w:rsidRDefault="00FC3C1C" w:rsidP="00953B99">
                  <w:pPr>
                    <w:pStyle w:val="TAH"/>
                    <w:framePr w:hSpace="180" w:wrap="around" w:vAnchor="text" w:hAnchor="margin" w:xAlign="center" w:y="320"/>
                    <w:spacing w:before="120" w:after="120"/>
                  </w:pPr>
                  <w:r w:rsidRPr="00581E1C">
                    <w:t>Subclause</w:t>
                  </w:r>
                </w:p>
              </w:tc>
              <w:tc>
                <w:tcPr>
                  <w:tcW w:w="4535" w:type="dxa"/>
                </w:tcPr>
                <w:p w:rsidR="00FC3C1C" w:rsidRPr="00581E1C" w:rsidRDefault="00FC3C1C" w:rsidP="00953B99">
                  <w:pPr>
                    <w:pStyle w:val="TAH"/>
                    <w:framePr w:hSpace="180" w:wrap="around" w:vAnchor="text" w:hAnchor="margin" w:xAlign="center" w:y="320"/>
                    <w:spacing w:before="120" w:after="120"/>
                  </w:pPr>
                  <w:r w:rsidRPr="00581E1C">
                    <w:t>Maximum Test System Uncertainty</w:t>
                  </w:r>
                </w:p>
              </w:tc>
              <w:tc>
                <w:tcPr>
                  <w:tcW w:w="2720" w:type="dxa"/>
                </w:tcPr>
                <w:p w:rsidR="00FC3C1C" w:rsidRPr="00581E1C" w:rsidRDefault="00FC3C1C" w:rsidP="00953B99">
                  <w:pPr>
                    <w:pStyle w:val="TAH"/>
                    <w:framePr w:hSpace="180" w:wrap="around" w:vAnchor="text" w:hAnchor="margin" w:xAlign="center" w:y="320"/>
                    <w:spacing w:before="120" w:after="120"/>
                  </w:pPr>
                  <w:r w:rsidRPr="00581E1C">
                    <w:t>Derivation of Test System Uncertainty</w:t>
                  </w:r>
                </w:p>
              </w:tc>
            </w:tr>
            <w:tr w:rsidR="00FC3C1C" w:rsidRPr="00581E1C" w:rsidTr="00B233CD">
              <w:trPr>
                <w:cantSplit/>
                <w:jc w:val="center"/>
              </w:trPr>
              <w:tc>
                <w:tcPr>
                  <w:tcW w:w="2435" w:type="dxa"/>
                </w:tcPr>
                <w:p w:rsidR="00FC3C1C" w:rsidRPr="00581E1C" w:rsidRDefault="00FC3C1C" w:rsidP="00953B99">
                  <w:pPr>
                    <w:pStyle w:val="TAL"/>
                    <w:framePr w:hSpace="180" w:wrap="around" w:vAnchor="text" w:hAnchor="margin" w:xAlign="center" w:y="320"/>
                    <w:spacing w:before="120" w:after="120"/>
                    <w:rPr>
                      <w:rFonts w:cs="v4.2.0"/>
                    </w:rPr>
                  </w:pPr>
                  <w:r w:rsidRPr="00581E1C">
                    <w:rPr>
                      <w:rFonts w:cs="v4.2.0"/>
                    </w:rPr>
                    <w:t>6.4.1 Frequency Error</w:t>
                  </w:r>
                </w:p>
              </w:tc>
              <w:tc>
                <w:tcPr>
                  <w:tcW w:w="4535" w:type="dxa"/>
                </w:tcPr>
                <w:p w:rsidR="00FC3C1C" w:rsidRPr="00581E1C" w:rsidRDefault="002668F7" w:rsidP="00953B99">
                  <w:pPr>
                    <w:pStyle w:val="TAL"/>
                    <w:framePr w:hSpace="180" w:wrap="around" w:vAnchor="text" w:hAnchor="margin" w:xAlign="center" w:y="320"/>
                    <w:spacing w:before="120" w:after="120"/>
                    <w:rPr>
                      <w:rFonts w:cs="Arial"/>
                    </w:rPr>
                  </w:pPr>
                  <w:r w:rsidRPr="002668F7">
                    <w:rPr>
                      <w:rFonts w:cs="Arial"/>
                    </w:rPr>
                    <w:t>± 0.01 ppm (NTC &amp; ETC testing)</w:t>
                  </w:r>
                </w:p>
              </w:tc>
              <w:tc>
                <w:tcPr>
                  <w:tcW w:w="2720" w:type="dxa"/>
                </w:tcPr>
                <w:p w:rsidR="00FC3C1C" w:rsidRPr="00581E1C" w:rsidRDefault="002668F7" w:rsidP="00953B99">
                  <w:pPr>
                    <w:pStyle w:val="TAL"/>
                    <w:framePr w:hSpace="180" w:wrap="around" w:vAnchor="text" w:hAnchor="margin" w:xAlign="center" w:y="320"/>
                    <w:spacing w:before="120" w:after="120"/>
                    <w:rPr>
                      <w:rFonts w:cs="Arial"/>
                      <w:snapToGrid w:val="0"/>
                      <w:lang w:eastAsia="sv-SE"/>
                    </w:rPr>
                  </w:pPr>
                  <w:r w:rsidRPr="002668F7">
                    <w:rPr>
                      <w:rFonts w:cs="Arial"/>
                      <w:snapToGrid w:val="0"/>
                      <w:lang w:eastAsia="sv-SE"/>
                    </w:rPr>
                    <w:t>MTSU = 1.00 x MU (from B.10.1 and B.10.2 in TR 38.903)</w:t>
                  </w:r>
                </w:p>
              </w:tc>
            </w:tr>
          </w:tbl>
          <w:p w:rsidR="00FC3C1C" w:rsidRDefault="00FC3C1C" w:rsidP="00B233CD">
            <w:pPr>
              <w:spacing w:before="120" w:after="120"/>
              <w:ind w:left="567" w:hanging="285"/>
            </w:pPr>
          </w:p>
        </w:tc>
      </w:tr>
      <w:bookmarkEnd w:id="2"/>
    </w:tbl>
    <w:p w:rsidR="00FC3C1C" w:rsidRDefault="00FC3C1C" w:rsidP="00FC3C1C"/>
    <w:p w:rsidR="00FC3C1C" w:rsidRDefault="00FC3C1C" w:rsidP="00FC3C1C"/>
    <w:p w:rsidR="00FC3C1C" w:rsidRPr="00246980" w:rsidRDefault="00FC3C1C" w:rsidP="00FC3C1C">
      <w:pPr>
        <w:ind w:firstLine="284"/>
        <w:jc w:val="both"/>
        <w:rPr>
          <w:i/>
        </w:rPr>
      </w:pPr>
      <w:r w:rsidRPr="00246980">
        <w:rPr>
          <w:b/>
          <w:i/>
        </w:rPr>
        <w:t xml:space="preserve">Observation </w:t>
      </w:r>
      <w:r w:rsidR="00AD4F9C" w:rsidRPr="00246980">
        <w:rPr>
          <w:b/>
          <w:i/>
        </w:rPr>
        <w:t>1</w:t>
      </w:r>
      <w:r w:rsidRPr="00246980">
        <w:rPr>
          <w:b/>
          <w:i/>
        </w:rPr>
        <w:t>:</w:t>
      </w:r>
      <w:r w:rsidRPr="00246980">
        <w:rPr>
          <w:i/>
        </w:rPr>
        <w:t xml:space="preserve"> </w:t>
      </w:r>
      <w:r w:rsidRPr="00246980">
        <w:rPr>
          <w:b/>
          <w:i/>
        </w:rPr>
        <w:t>Applying a frequency correction at the UE antenna</w:t>
      </w:r>
      <w:r w:rsidR="00292CC5" w:rsidRPr="00246980">
        <w:rPr>
          <w:b/>
          <w:i/>
        </w:rPr>
        <w:t xml:space="preserve"> (connector)</w:t>
      </w:r>
      <w:r w:rsidRPr="00246980">
        <w:rPr>
          <w:b/>
          <w:i/>
        </w:rPr>
        <w:t xml:space="preserve"> output can reduce significantly the frequency error at </w:t>
      </w:r>
      <w:r w:rsidR="00292CC5" w:rsidRPr="00246980">
        <w:rPr>
          <w:b/>
          <w:i/>
        </w:rPr>
        <w:t>both reference and measured</w:t>
      </w:r>
      <w:r w:rsidRPr="00246980">
        <w:rPr>
          <w:b/>
          <w:i/>
        </w:rPr>
        <w:t xml:space="preserve"> </w:t>
      </w:r>
      <w:r w:rsidR="00292CC5" w:rsidRPr="00246980">
        <w:rPr>
          <w:b/>
          <w:i/>
        </w:rPr>
        <w:t>time slots</w:t>
      </w:r>
      <w:r w:rsidRPr="00246980">
        <w:rPr>
          <w:b/>
          <w:i/>
        </w:rPr>
        <w:t xml:space="preserve"> and so have the effect of linear phase rotation significantly reduced.</w:t>
      </w:r>
    </w:p>
    <w:p w:rsidR="00FC3C1C" w:rsidRPr="00246980" w:rsidRDefault="00FC3C1C" w:rsidP="00FC3C1C">
      <w:pPr>
        <w:ind w:firstLine="284"/>
        <w:jc w:val="both"/>
        <w:rPr>
          <w:i/>
        </w:rPr>
      </w:pPr>
      <w:r w:rsidRPr="00246980">
        <w:rPr>
          <w:b/>
          <w:i/>
        </w:rPr>
        <w:t xml:space="preserve">Observation </w:t>
      </w:r>
      <w:r w:rsidR="00AD4F9C" w:rsidRPr="00246980">
        <w:rPr>
          <w:b/>
          <w:i/>
        </w:rPr>
        <w:t>2</w:t>
      </w:r>
      <w:r w:rsidRPr="00246980">
        <w:rPr>
          <w:b/>
          <w:i/>
        </w:rPr>
        <w:t>:</w:t>
      </w:r>
      <w:r w:rsidRPr="00246980">
        <w:rPr>
          <w:i/>
        </w:rPr>
        <w:t xml:space="preserve"> </w:t>
      </w:r>
      <w:r w:rsidRPr="00246980">
        <w:rPr>
          <w:b/>
          <w:i/>
        </w:rPr>
        <w:t xml:space="preserve">Applying a common frequency correction during </w:t>
      </w:r>
      <w:r w:rsidR="00292CC5" w:rsidRPr="00246980">
        <w:rPr>
          <w:b/>
          <w:i/>
        </w:rPr>
        <w:t xml:space="preserve">both reference and measured time slots </w:t>
      </w:r>
      <w:r w:rsidRPr="00246980">
        <w:rPr>
          <w:b/>
          <w:i/>
        </w:rPr>
        <w:t>at the UE antenna</w:t>
      </w:r>
      <w:r w:rsidR="00292CC5" w:rsidRPr="00246980">
        <w:rPr>
          <w:b/>
          <w:i/>
        </w:rPr>
        <w:t xml:space="preserve"> (connector)</w:t>
      </w:r>
      <w:r w:rsidRPr="00246980">
        <w:rPr>
          <w:b/>
          <w:i/>
        </w:rPr>
        <w:t xml:space="preserve"> output can keep the relative phase rotates at the same rate than the relative frequency error between </w:t>
      </w:r>
      <w:r w:rsidR="00292CC5" w:rsidRPr="00246980">
        <w:rPr>
          <w:b/>
          <w:i/>
        </w:rPr>
        <w:t>both slots</w:t>
      </w:r>
      <w:r w:rsidRPr="00246980">
        <w:rPr>
          <w:b/>
          <w:i/>
        </w:rPr>
        <w:t>, and so not having an impact on their slot relative phase errors.</w:t>
      </w:r>
    </w:p>
    <w:p w:rsidR="00FC3C1C" w:rsidRPr="00246980" w:rsidRDefault="00FC3C1C" w:rsidP="00FC3C1C">
      <w:pPr>
        <w:ind w:firstLine="284"/>
        <w:jc w:val="both"/>
        <w:rPr>
          <w:b/>
          <w:i/>
        </w:rPr>
      </w:pPr>
      <w:r w:rsidRPr="00246980">
        <w:rPr>
          <w:b/>
          <w:i/>
        </w:rPr>
        <w:t xml:space="preserve">Observation </w:t>
      </w:r>
      <w:r w:rsidR="00AD4F9C" w:rsidRPr="00246980">
        <w:rPr>
          <w:b/>
          <w:i/>
        </w:rPr>
        <w:t>3</w:t>
      </w:r>
      <w:r w:rsidRPr="00246980">
        <w:rPr>
          <w:b/>
          <w:i/>
        </w:rPr>
        <w:t>:</w:t>
      </w:r>
      <w:r w:rsidRPr="00246980">
        <w:rPr>
          <w:i/>
        </w:rPr>
        <w:t xml:space="preserve"> </w:t>
      </w:r>
      <w:r w:rsidRPr="00246980">
        <w:rPr>
          <w:b/>
          <w:i/>
        </w:rPr>
        <w:t xml:space="preserve">The common frequency correction could be simply calculated as the average of the signed frequency errors </w:t>
      </w:r>
      <w:r w:rsidR="00072240" w:rsidRPr="00072240">
        <w:rPr>
          <w:b/>
          <w:i/>
        </w:rPr>
        <w:t xml:space="preserve">of each </w:t>
      </w:r>
      <w:r w:rsidR="00D538D1">
        <w:rPr>
          <w:b/>
          <w:i/>
        </w:rPr>
        <w:t xml:space="preserve">slot of </w:t>
      </w:r>
      <w:r w:rsidR="00BB22E8">
        <w:rPr>
          <w:b/>
          <w:i/>
        </w:rPr>
        <w:t xml:space="preserve">a </w:t>
      </w:r>
      <w:r w:rsidR="00D538D1">
        <w:rPr>
          <w:b/>
          <w:i/>
        </w:rPr>
        <w:t>slot pair (</w:t>
      </w:r>
      <w:r w:rsidR="00796924">
        <w:rPr>
          <w:b/>
          <w:i/>
        </w:rPr>
        <w:t>(</w:t>
      </w:r>
      <w:r w:rsidR="00D538D1">
        <w:rPr>
          <w:b/>
          <w:i/>
        </w:rPr>
        <w:t>slot 0 or any slot p-1</w:t>
      </w:r>
      <w:r w:rsidR="00796924">
        <w:rPr>
          <w:b/>
          <w:i/>
        </w:rPr>
        <w:t>)</w:t>
      </w:r>
      <w:r w:rsidR="00BB22E8">
        <w:rPr>
          <w:b/>
          <w:i/>
        </w:rPr>
        <w:t>,</w:t>
      </w:r>
      <w:r w:rsidR="00D538D1">
        <w:rPr>
          <w:b/>
          <w:i/>
        </w:rPr>
        <w:t xml:space="preserve"> slot</w:t>
      </w:r>
      <w:r w:rsidR="00BB22E8">
        <w:rPr>
          <w:b/>
          <w:i/>
        </w:rPr>
        <w:t xml:space="preserve"> p</w:t>
      </w:r>
      <w:r w:rsidR="00D538D1">
        <w:rPr>
          <w:b/>
          <w:i/>
        </w:rPr>
        <w:t>)</w:t>
      </w:r>
      <w:r w:rsidR="00072240" w:rsidRPr="00072240">
        <w:rPr>
          <w:b/>
          <w:i/>
        </w:rPr>
        <w:t xml:space="preserve"> at the output uplink antenna (connector)</w:t>
      </w:r>
      <w:r w:rsidRPr="00246980">
        <w:rPr>
          <w:b/>
          <w:i/>
        </w:rPr>
        <w:t>.</w:t>
      </w:r>
    </w:p>
    <w:p w:rsidR="0061158A" w:rsidRPr="00246980" w:rsidRDefault="0061158A" w:rsidP="00FC3C1C">
      <w:pPr>
        <w:ind w:firstLine="284"/>
        <w:jc w:val="both"/>
        <w:rPr>
          <w:i/>
        </w:rPr>
      </w:pPr>
      <w:r w:rsidRPr="00246980">
        <w:rPr>
          <w:b/>
          <w:i/>
        </w:rPr>
        <w:t xml:space="preserve">Observation </w:t>
      </w:r>
      <w:r w:rsidR="00AD4F9C" w:rsidRPr="00246980">
        <w:rPr>
          <w:b/>
          <w:i/>
        </w:rPr>
        <w:t>4</w:t>
      </w:r>
      <w:r w:rsidRPr="00246980">
        <w:rPr>
          <w:b/>
          <w:i/>
        </w:rPr>
        <w:t>:</w:t>
      </w:r>
      <w:r w:rsidRPr="00246980">
        <w:rPr>
          <w:i/>
        </w:rPr>
        <w:t xml:space="preserve"> </w:t>
      </w:r>
      <w:r w:rsidR="00B61B15" w:rsidRPr="00246980">
        <w:rPr>
          <w:b/>
          <w:i/>
        </w:rPr>
        <w:t>It is questionable whether the CFO correction on slot-by-slot basis with</w:t>
      </w:r>
      <w:r w:rsidR="002619A4" w:rsidRPr="00246980">
        <w:rPr>
          <w:b/>
          <w:i/>
        </w:rPr>
        <w:t xml:space="preserve"> both</w:t>
      </w:r>
      <w:r w:rsidR="00B61B15" w:rsidRPr="00246980">
        <w:rPr>
          <w:b/>
          <w:i/>
        </w:rPr>
        <w:t xml:space="preserve"> its uncertainty and </w:t>
      </w:r>
      <w:r w:rsidR="002619A4" w:rsidRPr="00246980">
        <w:rPr>
          <w:b/>
          <w:i/>
        </w:rPr>
        <w:t xml:space="preserve">its </w:t>
      </w:r>
      <w:r w:rsidR="00B61B15" w:rsidRPr="00246980">
        <w:rPr>
          <w:b/>
          <w:i/>
        </w:rPr>
        <w:t xml:space="preserve">non-corrected frequency correction </w:t>
      </w:r>
      <w:r w:rsidR="002619A4" w:rsidRPr="00246980">
        <w:rPr>
          <w:b/>
          <w:i/>
        </w:rPr>
        <w:t xml:space="preserve">portion </w:t>
      </w:r>
      <w:r w:rsidR="00B61B15" w:rsidRPr="00246980">
        <w:rPr>
          <w:b/>
          <w:i/>
        </w:rPr>
        <w:t>(due to trade-off to have common frequency correction) may allow the 6.4.</w:t>
      </w:r>
      <w:r w:rsidR="00BB1676" w:rsidRPr="00246980">
        <w:rPr>
          <w:b/>
          <w:i/>
        </w:rPr>
        <w:t>2</w:t>
      </w:r>
      <w:r w:rsidR="00B61B15" w:rsidRPr="00246980">
        <w:rPr>
          <w:b/>
          <w:i/>
        </w:rPr>
        <w:t>.</w:t>
      </w:r>
      <w:r w:rsidR="00BB1676" w:rsidRPr="00246980">
        <w:rPr>
          <w:b/>
          <w:i/>
        </w:rPr>
        <w:t>6</w:t>
      </w:r>
      <w:r w:rsidR="00B61B15" w:rsidRPr="00246980">
        <w:rPr>
          <w:b/>
          <w:i/>
        </w:rPr>
        <w:t xml:space="preserve"> requirements to be testable for the upper range of FR2-1 and FR2-2, as the remaining linear phase rotation will still be significant for using such technique as LSE for channel estimation</w:t>
      </w:r>
      <w:r w:rsidR="002619A4" w:rsidRPr="00246980">
        <w:rPr>
          <w:b/>
          <w:i/>
        </w:rPr>
        <w:t>. That should be further studied</w:t>
      </w:r>
      <w:r w:rsidR="001842CD" w:rsidRPr="00246980">
        <w:rPr>
          <w:b/>
          <w:i/>
        </w:rPr>
        <w:t>.</w:t>
      </w:r>
    </w:p>
    <w:p w:rsidR="00FC3C1C" w:rsidRPr="00246980" w:rsidRDefault="00FC3C1C" w:rsidP="00FC3C1C">
      <w:pPr>
        <w:ind w:firstLine="284"/>
        <w:jc w:val="both"/>
        <w:rPr>
          <w:i/>
        </w:rPr>
      </w:pPr>
      <w:r w:rsidRPr="00246980">
        <w:rPr>
          <w:b/>
          <w:i/>
        </w:rPr>
        <w:t xml:space="preserve">Proposal </w:t>
      </w:r>
      <w:r w:rsidR="00AD4F9C" w:rsidRPr="00246980">
        <w:rPr>
          <w:b/>
          <w:i/>
        </w:rPr>
        <w:t>1</w:t>
      </w:r>
      <w:r w:rsidRPr="00246980">
        <w:rPr>
          <w:b/>
          <w:i/>
        </w:rPr>
        <w:t xml:space="preserve">: The TE should perform a CFO correction on a slot-by-slot basis using a common frequency correction </w:t>
      </w:r>
      <w:r w:rsidR="00292CC5" w:rsidRPr="00246980">
        <w:rPr>
          <w:b/>
          <w:i/>
        </w:rPr>
        <w:t>during both reference and measured time slots at the UE antenna (connector) output</w:t>
      </w:r>
      <w:r w:rsidRPr="00246980">
        <w:rPr>
          <w:b/>
          <w:i/>
        </w:rPr>
        <w:t>.</w:t>
      </w:r>
    </w:p>
    <w:p w:rsidR="00FC3C1C" w:rsidRPr="00A61526" w:rsidRDefault="00FC3C1C" w:rsidP="00FC3C1C">
      <w:pPr>
        <w:ind w:firstLine="284"/>
        <w:jc w:val="both"/>
        <w:rPr>
          <w:i/>
        </w:rPr>
      </w:pPr>
      <w:r w:rsidRPr="00246980">
        <w:rPr>
          <w:b/>
          <w:i/>
        </w:rPr>
        <w:t xml:space="preserve">Proposal </w:t>
      </w:r>
      <w:r w:rsidR="00AD4F9C" w:rsidRPr="00246980">
        <w:rPr>
          <w:b/>
          <w:i/>
        </w:rPr>
        <w:t>2</w:t>
      </w:r>
      <w:r w:rsidRPr="00246980">
        <w:rPr>
          <w:b/>
          <w:i/>
        </w:rPr>
        <w:t xml:space="preserve">: The common frequency correction should be calculated as the average of the signed frequency errors </w:t>
      </w:r>
      <w:r w:rsidR="00292CC5" w:rsidRPr="00246980">
        <w:rPr>
          <w:b/>
          <w:i/>
        </w:rPr>
        <w:t>during both reference and measured time slots at the UE antenna (connector) output</w:t>
      </w:r>
      <w:r w:rsidRPr="00246980">
        <w:rPr>
          <w:b/>
          <w:i/>
        </w:rPr>
        <w:t>.</w:t>
      </w:r>
    </w:p>
    <w:p w:rsidR="00A15FE7" w:rsidRDefault="00A15FE7" w:rsidP="00A15FE7">
      <w:pPr>
        <w:pStyle w:val="Heading2"/>
      </w:pPr>
      <w:r>
        <w:t xml:space="preserve">2.2. </w:t>
      </w:r>
      <w:r w:rsidRPr="000C3927">
        <w:t>Symbols used for c</w:t>
      </w:r>
      <w:r w:rsidR="00577EA2">
        <w:t>hannel estimat</w:t>
      </w:r>
      <w:r w:rsidRPr="000C3927">
        <w:t>ion</w:t>
      </w:r>
      <w:r>
        <w:t xml:space="preserve"> (related to </w:t>
      </w:r>
      <w:r w:rsidRPr="00BF351D">
        <w:t>Issue 3-</w:t>
      </w:r>
      <w:r>
        <w:t>4 [5])</w:t>
      </w:r>
    </w:p>
    <w:p w:rsidR="00A15FE7" w:rsidRDefault="00A15FE7" w:rsidP="00A15FE7">
      <w:pPr>
        <w:ind w:firstLine="284"/>
        <w:jc w:val="both"/>
      </w:pPr>
      <w:r>
        <w:t>DMRS REs are enough to estimate the channel, which includes phase shift on UE side.</w:t>
      </w:r>
    </w:p>
    <w:p w:rsidR="00A15FE7" w:rsidRDefault="00A15FE7" w:rsidP="00A15FE7">
      <w:pPr>
        <w:ind w:firstLine="284"/>
        <w:jc w:val="both"/>
      </w:pPr>
      <w:r>
        <w:t>However, when properly processed, Data symbols helps DMRS to reduce the noise effect. The help by data symbols is limited because:</w:t>
      </w:r>
    </w:p>
    <w:p w:rsidR="00A15FE7" w:rsidRDefault="00A15FE7" w:rsidP="00A15FE7">
      <w:pPr>
        <w:pStyle w:val="ListParagraph"/>
        <w:numPr>
          <w:ilvl w:val="0"/>
          <w:numId w:val="1"/>
        </w:numPr>
        <w:jc w:val="both"/>
      </w:pPr>
      <w:r>
        <w:t>sample increase is small (14 symbols instead of 3 symbols).</w:t>
      </w:r>
    </w:p>
    <w:p w:rsidR="00A15FE7" w:rsidRPr="002370F3" w:rsidRDefault="00A15FE7" w:rsidP="00A15FE7">
      <w:pPr>
        <w:pStyle w:val="ListParagraph"/>
        <w:numPr>
          <w:ilvl w:val="0"/>
          <w:numId w:val="1"/>
        </w:numPr>
        <w:jc w:val="both"/>
      </w:pPr>
      <w:r w:rsidRPr="002370F3">
        <w:t>data symbols are unknown (if hard decision failed, it affects channel estimation).</w:t>
      </w:r>
    </w:p>
    <w:p w:rsidR="00E73007" w:rsidRDefault="00E73007" w:rsidP="00E73007">
      <w:pPr>
        <w:ind w:firstLine="284"/>
        <w:jc w:val="both"/>
        <w:rPr>
          <w:b/>
          <w:i/>
        </w:rPr>
      </w:pPr>
      <w:r w:rsidRPr="00246980">
        <w:rPr>
          <w:b/>
          <w:i/>
        </w:rPr>
        <w:t>Observation 5:</w:t>
      </w:r>
      <w:r w:rsidRPr="00246980">
        <w:rPr>
          <w:i/>
        </w:rPr>
        <w:t xml:space="preserve"> </w:t>
      </w:r>
      <w:r w:rsidRPr="00246980">
        <w:rPr>
          <w:b/>
          <w:i/>
        </w:rPr>
        <w:t xml:space="preserve">DMRS REs are enough to </w:t>
      </w:r>
      <w:r>
        <w:rPr>
          <w:b/>
          <w:i/>
        </w:rPr>
        <w:t>perform good channel estimation</w:t>
      </w:r>
      <w:r w:rsidRPr="00246980">
        <w:rPr>
          <w:b/>
          <w:i/>
        </w:rPr>
        <w:t>.</w:t>
      </w:r>
    </w:p>
    <w:p w:rsidR="00A15FE7" w:rsidRDefault="00A15FE7" w:rsidP="00A15FE7">
      <w:pPr>
        <w:ind w:firstLine="284"/>
        <w:jc w:val="both"/>
        <w:rPr>
          <w:b/>
          <w:i/>
        </w:rPr>
      </w:pPr>
      <w:r w:rsidRPr="002370F3">
        <w:rPr>
          <w:b/>
          <w:i/>
        </w:rPr>
        <w:t xml:space="preserve">Proposal </w:t>
      </w:r>
      <w:r w:rsidR="00AD4F9C">
        <w:rPr>
          <w:b/>
          <w:i/>
        </w:rPr>
        <w:t>3</w:t>
      </w:r>
      <w:r w:rsidRPr="002370F3">
        <w:rPr>
          <w:b/>
          <w:i/>
        </w:rPr>
        <w:t xml:space="preserve">: </w:t>
      </w:r>
      <w:r w:rsidR="00F27600">
        <w:rPr>
          <w:b/>
          <w:i/>
        </w:rPr>
        <w:t>The channel estimation</w:t>
      </w:r>
      <w:r w:rsidRPr="002370F3">
        <w:rPr>
          <w:b/>
          <w:i/>
        </w:rPr>
        <w:t xml:space="preserve"> </w:t>
      </w:r>
      <w:r w:rsidR="00F27600">
        <w:rPr>
          <w:b/>
          <w:i/>
        </w:rPr>
        <w:t>sh</w:t>
      </w:r>
      <w:r w:rsidRPr="002370F3">
        <w:rPr>
          <w:b/>
          <w:i/>
        </w:rPr>
        <w:t>ould be determined based on DRMS REs with the option to use data symbols.</w:t>
      </w:r>
    </w:p>
    <w:p w:rsidR="00A15FE7" w:rsidRDefault="00A15FE7" w:rsidP="00A15FE7">
      <w:pPr>
        <w:pStyle w:val="Heading2"/>
      </w:pPr>
      <w:r>
        <w:t xml:space="preserve">2.3. </w:t>
      </w:r>
      <w:bookmarkStart w:id="4" w:name="_Hlk101630123"/>
      <w:r>
        <w:t xml:space="preserve">Measurement interval (related to </w:t>
      </w:r>
      <w:r w:rsidRPr="00BF351D">
        <w:t>Issue 3-</w:t>
      </w:r>
      <w:r>
        <w:t>5 [5])</w:t>
      </w:r>
      <w:bookmarkEnd w:id="4"/>
    </w:p>
    <w:p w:rsidR="005A1956" w:rsidRDefault="00FE6DAB" w:rsidP="00FE6DAB">
      <w:pPr>
        <w:ind w:firstLine="284"/>
        <w:jc w:val="both"/>
      </w:pPr>
      <w:r>
        <w:t>Considering that t</w:t>
      </w:r>
      <w:r w:rsidR="005A1956">
        <w:t xml:space="preserve">he </w:t>
      </w:r>
      <w:bookmarkStart w:id="5" w:name="_Hlk101721522"/>
      <w:r w:rsidR="005A1956">
        <w:t>“p</w:t>
      </w:r>
      <w:r w:rsidR="005A1956" w:rsidRPr="005A1956">
        <w:t>hase difference between slot 0 and any slot p</w:t>
      </w:r>
      <w:r w:rsidR="005A1956">
        <w:t>”</w:t>
      </w:r>
      <w:r>
        <w:t xml:space="preserve"> </w:t>
      </w:r>
      <w:bookmarkEnd w:id="5"/>
      <w:r w:rsidRPr="00FE6DAB">
        <w:t>applies only for FDD bands, for supported DMRS bundling configurations</w:t>
      </w:r>
      <w:r>
        <w:t xml:space="preserve"> of 16 slots [6][7] and the 15kHz subcarrier spacing having a slot duration of 1ms, it should be noted such figure as 10 bundles would mean 160ms.</w:t>
      </w:r>
    </w:p>
    <w:p w:rsidR="00FE6DAB" w:rsidRDefault="00FE6DAB" w:rsidP="00A15FE7">
      <w:pPr>
        <w:ind w:firstLine="284"/>
        <w:jc w:val="both"/>
      </w:pPr>
      <w:r w:rsidRPr="00FE6DAB">
        <w:t xml:space="preserve">The number of bundles should dependent of the </w:t>
      </w:r>
      <w:r>
        <w:t>subcarrier spacing</w:t>
      </w:r>
      <w:r w:rsidRPr="00FE6DAB">
        <w:t xml:space="preserve"> and fit in a time window of about 40ms maximum.</w:t>
      </w:r>
    </w:p>
    <w:p w:rsidR="00246980" w:rsidRPr="002370F3" w:rsidRDefault="00246980" w:rsidP="00246980">
      <w:pPr>
        <w:ind w:firstLine="284"/>
        <w:jc w:val="both"/>
        <w:rPr>
          <w:i/>
        </w:rPr>
      </w:pPr>
      <w:r w:rsidRPr="002370F3">
        <w:rPr>
          <w:b/>
          <w:i/>
        </w:rPr>
        <w:lastRenderedPageBreak/>
        <w:t xml:space="preserve">Observation </w:t>
      </w:r>
      <w:r w:rsidR="000137F7">
        <w:rPr>
          <w:b/>
          <w:i/>
        </w:rPr>
        <w:t>6</w:t>
      </w:r>
      <w:r w:rsidRPr="002370F3">
        <w:rPr>
          <w:b/>
          <w:i/>
        </w:rPr>
        <w:t>:</w:t>
      </w:r>
      <w:r w:rsidRPr="002370F3">
        <w:rPr>
          <w:i/>
        </w:rPr>
        <w:t xml:space="preserve"> </w:t>
      </w:r>
      <w:r w:rsidR="000137F7">
        <w:rPr>
          <w:b/>
          <w:i/>
        </w:rPr>
        <w:t>For the smallest subcarrier spacing and DMRS bundling configurations containing 16 slots, the measurement interval can lead to long measurement time if the number of bundles is excessive</w:t>
      </w:r>
      <w:r w:rsidRPr="002370F3">
        <w:rPr>
          <w:b/>
          <w:i/>
        </w:rPr>
        <w:t>.</w:t>
      </w:r>
    </w:p>
    <w:p w:rsidR="00246980" w:rsidRDefault="00246980" w:rsidP="00246980">
      <w:pPr>
        <w:ind w:firstLine="284"/>
        <w:jc w:val="both"/>
        <w:rPr>
          <w:b/>
          <w:i/>
        </w:rPr>
      </w:pPr>
      <w:r w:rsidRPr="002370F3">
        <w:rPr>
          <w:b/>
          <w:i/>
        </w:rPr>
        <w:t xml:space="preserve">Proposal </w:t>
      </w:r>
      <w:r w:rsidR="000137F7">
        <w:rPr>
          <w:b/>
          <w:i/>
        </w:rPr>
        <w:t>4</w:t>
      </w:r>
      <w:r w:rsidRPr="002370F3">
        <w:rPr>
          <w:b/>
          <w:i/>
        </w:rPr>
        <w:t xml:space="preserve">: </w:t>
      </w:r>
      <w:r w:rsidR="000137F7" w:rsidRPr="000137F7">
        <w:rPr>
          <w:b/>
          <w:i/>
        </w:rPr>
        <w:t xml:space="preserve">The number of bundles should </w:t>
      </w:r>
      <w:r w:rsidR="00F27600">
        <w:rPr>
          <w:b/>
          <w:i/>
        </w:rPr>
        <w:t xml:space="preserve">be </w:t>
      </w:r>
      <w:r w:rsidR="000137F7" w:rsidRPr="000137F7">
        <w:rPr>
          <w:b/>
          <w:i/>
        </w:rPr>
        <w:t>dependent of the subcarrier spacing and fit in a time window of about 40ms maximum</w:t>
      </w:r>
      <w:r w:rsidRPr="002370F3">
        <w:rPr>
          <w:b/>
          <w:i/>
        </w:rPr>
        <w:t>.</w:t>
      </w:r>
    </w:p>
    <w:p w:rsidR="00FE6DAB" w:rsidRDefault="00FE6DAB" w:rsidP="00FE6DAB">
      <w:pPr>
        <w:pStyle w:val="Heading2"/>
      </w:pPr>
      <w:r>
        <w:t>2.</w:t>
      </w:r>
      <w:r w:rsidR="00012B6A">
        <w:t>4</w:t>
      </w:r>
      <w:r>
        <w:t xml:space="preserve">. </w:t>
      </w:r>
      <w:bookmarkStart w:id="6" w:name="_Hlk101630220"/>
      <w:r>
        <w:t xml:space="preserve">Phase difference over several bundles (related to </w:t>
      </w:r>
      <w:r w:rsidRPr="00BF351D">
        <w:t>Issue 3-</w:t>
      </w:r>
      <w:r>
        <w:t>5-1 [5])</w:t>
      </w:r>
      <w:bookmarkEnd w:id="6"/>
    </w:p>
    <w:p w:rsidR="00FE6DAB" w:rsidRDefault="00FE6DAB" w:rsidP="00FE6DAB">
      <w:pPr>
        <w:ind w:firstLine="284"/>
        <w:jc w:val="both"/>
      </w:pPr>
      <w:r>
        <w:t>Among the several options</w:t>
      </w:r>
      <w:r w:rsidR="00012B6A">
        <w:t xml:space="preserve"> presented in [5], we consider Option 2 i.e. the maximum phase difference over the different bundles.</w:t>
      </w:r>
    </w:p>
    <w:p w:rsidR="000137F7" w:rsidRDefault="000137F7" w:rsidP="000137F7">
      <w:pPr>
        <w:ind w:firstLine="284"/>
        <w:jc w:val="both"/>
        <w:rPr>
          <w:b/>
          <w:i/>
        </w:rPr>
      </w:pPr>
      <w:r w:rsidRPr="002370F3">
        <w:rPr>
          <w:b/>
          <w:i/>
        </w:rPr>
        <w:t xml:space="preserve">Proposal </w:t>
      </w:r>
      <w:r>
        <w:rPr>
          <w:b/>
          <w:i/>
        </w:rPr>
        <w:t>5</w:t>
      </w:r>
      <w:r w:rsidRPr="002370F3">
        <w:rPr>
          <w:b/>
          <w:i/>
        </w:rPr>
        <w:t xml:space="preserve">: </w:t>
      </w:r>
      <w:r>
        <w:rPr>
          <w:b/>
          <w:i/>
        </w:rPr>
        <w:t>T</w:t>
      </w:r>
      <w:r w:rsidRPr="000137F7">
        <w:rPr>
          <w:b/>
          <w:i/>
        </w:rPr>
        <w:t xml:space="preserve">he maximum phase difference </w:t>
      </w:r>
      <w:r>
        <w:rPr>
          <w:b/>
          <w:i/>
        </w:rPr>
        <w:t>could be determined as the maximum value of</w:t>
      </w:r>
      <w:r w:rsidRPr="000137F7">
        <w:rPr>
          <w:b/>
          <w:i/>
        </w:rPr>
        <w:t xml:space="preserve"> the different bundles</w:t>
      </w:r>
      <w:r>
        <w:rPr>
          <w:b/>
          <w:i/>
        </w:rPr>
        <w:t xml:space="preserve"> of a measurement interval</w:t>
      </w:r>
      <w:r w:rsidRPr="002370F3">
        <w:rPr>
          <w:b/>
          <w:i/>
        </w:rPr>
        <w:t>.</w:t>
      </w:r>
    </w:p>
    <w:p w:rsidR="00012B6A" w:rsidRDefault="00012B6A" w:rsidP="00012B6A">
      <w:pPr>
        <w:pStyle w:val="Heading2"/>
      </w:pPr>
      <w:r>
        <w:t>2.</w:t>
      </w:r>
      <w:r w:rsidR="00CA1402">
        <w:t>5</w:t>
      </w:r>
      <w:r>
        <w:t xml:space="preserve">. Phase difference </w:t>
      </w:r>
      <w:r w:rsidR="00B72170">
        <w:t xml:space="preserve">averaging </w:t>
      </w:r>
      <w:r>
        <w:t xml:space="preserve">(related to </w:t>
      </w:r>
      <w:r w:rsidRPr="00BF351D">
        <w:t>Issue 3-</w:t>
      </w:r>
      <w:r>
        <w:t>6-1 [5])</w:t>
      </w:r>
    </w:p>
    <w:p w:rsidR="00012B6A" w:rsidRDefault="00012B6A" w:rsidP="00012B6A">
      <w:pPr>
        <w:ind w:firstLine="284"/>
        <w:jc w:val="both"/>
      </w:pPr>
      <w:r>
        <w:t xml:space="preserve">Among the two options presented in [5], we consider Option 2 i.e. quadratic mean of the </w:t>
      </w:r>
      <w:r w:rsidR="00495955">
        <w:t xml:space="preserve">set of </w:t>
      </w:r>
      <w:r>
        <w:t>phase difference</w:t>
      </w:r>
      <w:r w:rsidR="00495955">
        <w:t xml:space="preserve"> (each phase difference </w:t>
      </w:r>
      <w:r w:rsidR="00CA1402">
        <w:t>corresponds</w:t>
      </w:r>
      <w:r w:rsidR="00495955">
        <w:t xml:space="preserve"> </w:t>
      </w:r>
      <w:r w:rsidR="00CA1402">
        <w:t xml:space="preserve">to </w:t>
      </w:r>
      <w:r w:rsidR="00495955">
        <w:t xml:space="preserve">a </w:t>
      </w:r>
      <w:r>
        <w:t>subcarriers</w:t>
      </w:r>
      <w:r w:rsidR="00495955">
        <w:t>)</w:t>
      </w:r>
      <w:r>
        <w:t>.</w:t>
      </w:r>
    </w:p>
    <w:p w:rsidR="000137F7" w:rsidRDefault="000137F7" w:rsidP="000137F7">
      <w:pPr>
        <w:ind w:firstLine="284"/>
        <w:jc w:val="both"/>
        <w:rPr>
          <w:b/>
          <w:i/>
        </w:rPr>
      </w:pPr>
      <w:r w:rsidRPr="002370F3">
        <w:rPr>
          <w:b/>
          <w:i/>
        </w:rPr>
        <w:t xml:space="preserve">Proposal </w:t>
      </w:r>
      <w:r>
        <w:rPr>
          <w:b/>
          <w:i/>
        </w:rPr>
        <w:t>6</w:t>
      </w:r>
      <w:r w:rsidRPr="002370F3">
        <w:rPr>
          <w:b/>
          <w:i/>
        </w:rPr>
        <w:t xml:space="preserve">: </w:t>
      </w:r>
      <w:r>
        <w:rPr>
          <w:b/>
          <w:i/>
        </w:rPr>
        <w:t>T</w:t>
      </w:r>
      <w:r w:rsidRPr="000137F7">
        <w:rPr>
          <w:b/>
          <w:i/>
        </w:rPr>
        <w:t>he quadratic mean of the set of phase difference</w:t>
      </w:r>
      <w:r>
        <w:rPr>
          <w:b/>
          <w:i/>
        </w:rPr>
        <w:t xml:space="preserve"> </w:t>
      </w:r>
      <w:r w:rsidRPr="000137F7">
        <w:rPr>
          <w:b/>
          <w:i/>
        </w:rPr>
        <w:t>(each phase difference corresponds to a subcarriers)</w:t>
      </w:r>
      <w:r>
        <w:rPr>
          <w:b/>
          <w:i/>
        </w:rPr>
        <w:t xml:space="preserve"> </w:t>
      </w:r>
      <w:r w:rsidR="00F27600">
        <w:rPr>
          <w:b/>
          <w:i/>
        </w:rPr>
        <w:t>could</w:t>
      </w:r>
      <w:r>
        <w:rPr>
          <w:b/>
          <w:i/>
        </w:rPr>
        <w:t xml:space="preserve"> be used</w:t>
      </w:r>
      <w:r w:rsidRPr="002370F3">
        <w:rPr>
          <w:b/>
          <w:i/>
        </w:rPr>
        <w:t>.</w:t>
      </w:r>
    </w:p>
    <w:p w:rsidR="00EA2C36" w:rsidRDefault="00EA2C36" w:rsidP="00EA2C36">
      <w:pPr>
        <w:pStyle w:val="Heading2"/>
      </w:pPr>
      <w:r>
        <w:t>2.</w:t>
      </w:r>
      <w:r w:rsidR="00B72170">
        <w:t>6</w:t>
      </w:r>
      <w:r>
        <w:t xml:space="preserve">. </w:t>
      </w:r>
      <w:r w:rsidR="00C225AE">
        <w:t>S</w:t>
      </w:r>
      <w:r w:rsidR="00D476D4">
        <w:t>teps of the</w:t>
      </w:r>
      <w:r w:rsidRPr="00EA2C36">
        <w:t xml:space="preserve"> measurement</w:t>
      </w:r>
      <w:r w:rsidR="00D476D4">
        <w:t xml:space="preserve"> method</w:t>
      </w:r>
    </w:p>
    <w:p w:rsidR="00947A0B" w:rsidRDefault="004F5987" w:rsidP="00D476D4">
      <w:pPr>
        <w:ind w:firstLine="284"/>
        <w:jc w:val="both"/>
      </w:pPr>
      <w:bookmarkStart w:id="7" w:name="_Hlk101523751"/>
      <w:r w:rsidRPr="0052370D">
        <w:t xml:space="preserve">Below are </w:t>
      </w:r>
      <w:r w:rsidR="00D476D4" w:rsidRPr="0052370D">
        <w:t>detailed</w:t>
      </w:r>
      <w:r w:rsidRPr="0052370D">
        <w:t xml:space="preserve"> the </w:t>
      </w:r>
      <w:r w:rsidR="00947A0B" w:rsidRPr="0052370D">
        <w:t xml:space="preserve">steps </w:t>
      </w:r>
      <w:r w:rsidRPr="0052370D">
        <w:t xml:space="preserve">necessary </w:t>
      </w:r>
      <w:r w:rsidR="00D476D4" w:rsidRPr="0052370D">
        <w:t xml:space="preserve">to obtain the maximum difference of relative phase error during the 20ms time window. </w:t>
      </w:r>
      <w:bookmarkEnd w:id="7"/>
      <w:r w:rsidR="00D476D4" w:rsidRPr="0052370D">
        <w:t>As shown it is not possible to strictly categorize the measurement method used as a frequency domain one or time domain one: both domains being involved</w:t>
      </w:r>
      <w:r w:rsidR="00947A0B" w:rsidRPr="0052370D">
        <w:t>:</w:t>
      </w:r>
    </w:p>
    <w:p w:rsidR="00253849" w:rsidRDefault="00725977" w:rsidP="00253849">
      <w:pPr>
        <w:ind w:firstLine="284"/>
        <w:jc w:val="center"/>
      </w:pPr>
      <w:r>
        <w:object w:dxaOrig="21971" w:dyaOrig="5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5pt" o:ole="">
            <v:imagedata r:id="rId9" o:title=""/>
          </v:shape>
          <o:OLEObject Type="Embed" ProgID="Visio.Drawing.15" ShapeID="_x0000_i1025" DrawAspect="Content" ObjectID="_1712405952" r:id="rId10"/>
        </w:object>
      </w:r>
    </w:p>
    <w:p w:rsidR="00253849" w:rsidRDefault="00CF2C17" w:rsidP="00CF2C17">
      <w:pPr>
        <w:pStyle w:val="TH"/>
      </w:pPr>
      <w:r>
        <w:t xml:space="preserve">Figure </w:t>
      </w:r>
      <w:r>
        <w:fldChar w:fldCharType="begin"/>
      </w:r>
      <w:r>
        <w:instrText xml:space="preserve"> SEQ Figure \* ARABIC </w:instrText>
      </w:r>
      <w:r>
        <w:fldChar w:fldCharType="separate"/>
      </w:r>
      <w:r w:rsidR="002C0CA3">
        <w:rPr>
          <w:noProof/>
        </w:rPr>
        <w:t>2</w:t>
      </w:r>
      <w:r>
        <w:fldChar w:fldCharType="end"/>
      </w:r>
      <w:r>
        <w:t xml:space="preserve"> </w:t>
      </w:r>
      <w:r w:rsidR="00BF351D">
        <w:t>–</w:t>
      </w:r>
      <w:r>
        <w:t xml:space="preserve"> </w:t>
      </w:r>
      <w:r w:rsidR="00BF351D">
        <w:t>Example of t</w:t>
      </w:r>
      <w:r w:rsidRPr="00A54E7D">
        <w:t xml:space="preserve">ime line for </w:t>
      </w:r>
      <w:r w:rsidR="00BF351D">
        <w:t>DMRS bundling</w:t>
      </w:r>
      <w:r w:rsidR="001A6733">
        <w:t>.</w:t>
      </w:r>
    </w:p>
    <w:p w:rsidR="00A60BD1" w:rsidRDefault="00A60BD1">
      <w:pPr>
        <w:overflowPunct/>
        <w:autoSpaceDE/>
        <w:autoSpaceDN/>
        <w:adjustRightInd/>
        <w:spacing w:after="0"/>
        <w:textAlignment w:val="auto"/>
      </w:pPr>
    </w:p>
    <w:p w:rsidR="00B233CD" w:rsidRDefault="001C5AD4" w:rsidP="001C5AD4">
      <w:pPr>
        <w:pStyle w:val="Heading3"/>
      </w:pPr>
      <w:r>
        <w:t xml:space="preserve">2.3.1. </w:t>
      </w:r>
      <w:r w:rsidR="00B233CD">
        <w:t>“</w:t>
      </w:r>
      <w:r w:rsidR="00B233CD" w:rsidRPr="00B233CD">
        <w:t>Phase difference between slot 0 and any slot p</w:t>
      </w:r>
      <w:r w:rsidR="00B233CD">
        <w:t>” case</w:t>
      </w:r>
    </w:p>
    <w:p w:rsidR="00B233CD" w:rsidRDefault="00534FD6">
      <w:pPr>
        <w:overflowPunct/>
        <w:autoSpaceDE/>
        <w:autoSpaceDN/>
        <w:adjustRightInd/>
        <w:spacing w:after="0"/>
        <w:textAlignment w:val="auto"/>
      </w:pPr>
      <w:r>
        <w:t xml:space="preserve">Let suppose </w:t>
      </w:r>
      <w:r w:rsidR="000E5C85"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t>
      </w:r>
      <w:r w:rsidR="00847452">
        <w:t>with</w:t>
      </w:r>
      <w:r w:rsidR="0053459D">
        <w:t>in</w:t>
      </w:r>
      <w:r w:rsidR="00847452">
        <w:t xml:space="preserve"> the BWP.</w:t>
      </w:r>
      <w:r w:rsidR="000E5C85">
        <w:t xml:space="preserve"> The following steps could be followed to determine the phase difference for DMRS bundling</w:t>
      </w:r>
      <w:r w:rsidR="00B30CB8">
        <w:t xml:space="preserve"> for the </w:t>
      </w:r>
      <w:r w:rsidR="00B30CB8" w:rsidRPr="00B30CB8">
        <w:t>“Phase difference between slot 0 and any slot p” case</w:t>
      </w:r>
      <w:r w:rsidR="00B30CB8">
        <w:t xml:space="preserve"> [1]</w:t>
      </w:r>
      <w:r w:rsidR="000E5C85">
        <w:t>:</w:t>
      </w:r>
    </w:p>
    <w:p w:rsidR="000E5C85" w:rsidRDefault="000E5C85">
      <w:pPr>
        <w:overflowPunct/>
        <w:autoSpaceDE/>
        <w:autoSpaceDN/>
        <w:adjustRightInd/>
        <w:spacing w:after="0"/>
        <w:textAlignment w:val="auto"/>
      </w:pPr>
    </w:p>
    <w:p w:rsidR="00D664D5" w:rsidRPr="002A5EFB" w:rsidRDefault="008315E8" w:rsidP="00947A0B">
      <w:pPr>
        <w:pStyle w:val="ListParagraph"/>
        <w:numPr>
          <w:ilvl w:val="0"/>
          <w:numId w:val="3"/>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007142">
        <w:t xml:space="preserve"> </w:t>
      </w:r>
      <w:r w:rsidRPr="002A5EFB">
        <w:t xml:space="preserve">bundle, </w:t>
      </w:r>
      <w:r w:rsidR="005D60C2" w:rsidRPr="002A5EFB">
        <w:t xml:space="preserve">determine </w:t>
      </w:r>
      <w:r w:rsidR="00D664D5" w:rsidRPr="002A5EFB">
        <w:t>CFO estimation</w:t>
      </w:r>
      <w:r w:rsidRPr="002A5EFB">
        <w:t>s</w:t>
      </w:r>
      <w:r w:rsidR="00D664D5" w:rsidRPr="002A5EFB">
        <w:t xml:space="preserve"> of the reference slot giving</w:t>
      </w:r>
      <w:r w:rsidR="00007142">
        <w:t xml:space="preserve"> </w:t>
      </w:r>
      <m:oMath>
        <m:sSub>
          <m:sSubPr>
            <m:ctrlPr>
              <w:rPr>
                <w:rFonts w:ascii="Cambria Math" w:hAnsi="Cambria Math"/>
                <w:i/>
              </w:rPr>
            </m:ctrlPr>
          </m:sSubPr>
          <m:e>
            <m:r>
              <w:rPr>
                <w:rFonts w:ascii="Cambria Math" w:hAnsi="Cambria Math"/>
              </w:rPr>
              <m:t>f</m:t>
            </m:r>
          </m:e>
          <m:sub>
            <m:r>
              <w:rPr>
                <w:rFonts w:ascii="Cambria Math" w:hAnsi="Cambria Math"/>
              </w:rPr>
              <m:t>error_ref_j</m:t>
            </m:r>
          </m:sub>
        </m:sSub>
      </m:oMath>
      <w:r w:rsidR="00D664D5" w:rsidRPr="002A5EFB">
        <w:t xml:space="preserve"> </w:t>
      </w:r>
      <w:r w:rsidR="00041A89" w:rsidRPr="002A5EFB">
        <w:t xml:space="preserve">and all the other slots of </w:t>
      </w:r>
      <w:r w:rsidRPr="002A5EFB">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041A89"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rsidR="00007142">
        <w:t xml:space="preserve"> </w:t>
      </w:r>
      <w:r w:rsidR="00041A89" w:rsidRPr="002A5EFB">
        <w:t xml:space="preserve">with </w:t>
      </w:r>
      <m:oMath>
        <m:r>
          <w:rPr>
            <w:rFonts w:ascii="Cambria Math" w:hAnsi="Cambria Math"/>
          </w:rPr>
          <m:t>i</m:t>
        </m:r>
      </m:oMath>
      <w:r w:rsidR="00041A89" w:rsidRPr="002A5EFB">
        <w:t xml:space="preserve"> the slot number.</w:t>
      </w:r>
    </w:p>
    <w:p w:rsidR="00CD7EE5" w:rsidRPr="002A5EFB" w:rsidRDefault="00CD7EE5" w:rsidP="008847E5">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w:t>
      </w:r>
      <w:r w:rsidR="008315E8" w:rsidRPr="002A5EFB">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8315E8" w:rsidRPr="002A5EFB">
        <w:t xml:space="preserve"> </w:t>
      </w:r>
      <w:r w:rsidRPr="002A5EFB">
        <w:t>bundle.</w:t>
      </w:r>
    </w:p>
    <w:p w:rsidR="00130F85" w:rsidRPr="002A5EFB" w:rsidRDefault="00130F85" w:rsidP="00130F85">
      <w:pPr>
        <w:pStyle w:val="ListParagraph"/>
        <w:numPr>
          <w:ilvl w:val="0"/>
          <w:numId w:val="3"/>
        </w:numPr>
      </w:pPr>
      <w:r w:rsidRPr="002A5EFB">
        <w:t>Determine for each combination</w:t>
      </w:r>
      <w:r w:rsidR="00007142">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error_ref</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p>
    <w:p w:rsidR="00CD7EE5" w:rsidRPr="002A5EFB" w:rsidRDefault="00CD7EE5" w:rsidP="008847E5">
      <w:pPr>
        <w:pStyle w:val="ListParagraph"/>
        <w:numPr>
          <w:ilvl w:val="0"/>
          <w:numId w:val="19"/>
        </w:numPr>
        <w:spacing w:line="360" w:lineRule="auto"/>
      </w:pPr>
      <w:r w:rsidRPr="002A5EFB">
        <w:t xml:space="preserve">Output format: one vector of dimension </w:t>
      </w:r>
      <w:r w:rsidR="00F342B6" w:rsidRPr="00F342B6">
        <w:t>[1×</w:t>
      </w:r>
      <m:oMath>
        <m:d>
          <m:dPr>
            <m:ctrlPr>
              <w:rPr>
                <w:rFonts w:ascii="Cambria Math" w:hAnsi="Cambria Math"/>
                <w:i/>
              </w:rPr>
            </m:ctrlPr>
          </m:dPr>
          <m:e>
            <m:r>
              <w:rPr>
                <w:rFonts w:ascii="Cambria Math" w:hAnsi="Cambria Math"/>
              </w:rPr>
              <m:t>Y-1</m:t>
            </m:r>
          </m:e>
        </m:d>
      </m:oMath>
      <w:r w:rsidR="00F342B6" w:rsidRPr="00F342B6">
        <w:t>]</w:t>
      </w:r>
      <w:r w:rsidR="00F342B6" w:rsidRPr="002A5EFB">
        <w:t xml:space="preserve"> </w:t>
      </w:r>
      <w:r w:rsidR="00007142"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007142" w:rsidRPr="002A5EFB">
        <w:t xml:space="preserve"> bundle</w:t>
      </w:r>
      <w:r w:rsidRPr="002A5EFB">
        <w:t>.</w:t>
      </w:r>
    </w:p>
    <w:p w:rsidR="00130F85" w:rsidRPr="002A5EFB" w:rsidRDefault="00130F85" w:rsidP="00130F85">
      <w:pPr>
        <w:pStyle w:val="ListParagraph"/>
        <w:numPr>
          <w:ilvl w:val="0"/>
          <w:numId w:val="3"/>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00007142">
        <w:t xml:space="preserve"> </w:t>
      </w:r>
      <w:r w:rsidRPr="002A5EFB">
        <w:t>and determine for each subcarrier, the reference slot phase based on the 3 DMRS symbols of the reference slot using channel estimation based on the LSE technique.</w:t>
      </w:r>
    </w:p>
    <w:p w:rsidR="00130F85" w:rsidRPr="002A5EFB" w:rsidRDefault="00130F85" w:rsidP="008847E5">
      <w:pPr>
        <w:pStyle w:val="ListParagraph"/>
        <w:numPr>
          <w:ilvl w:val="0"/>
          <w:numId w:val="19"/>
        </w:numPr>
        <w:spacing w:line="360" w:lineRule="auto"/>
      </w:pPr>
      <w:r w:rsidRPr="002A5EFB">
        <w:lastRenderedPageBreak/>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w:t>
      </w:r>
      <w:r w:rsidR="00CD7EE5" w:rsidRPr="002A5EFB">
        <w:t xml:space="preserve">the reference slot of </w:t>
      </w:r>
      <w:r w:rsidR="00007142" w:rsidRPr="002A5EFB">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007142" w:rsidRPr="002A5EFB">
        <w:t xml:space="preserve"> bundle</w:t>
      </w:r>
      <w:r w:rsidR="00CD7EE5" w:rsidRPr="002A5EFB">
        <w:t>.</w:t>
      </w:r>
    </w:p>
    <w:p w:rsidR="00130F85" w:rsidRPr="002A5EFB" w:rsidRDefault="00130F85" w:rsidP="00130F85">
      <w:pPr>
        <w:pStyle w:val="ListParagraph"/>
        <w:numPr>
          <w:ilvl w:val="0"/>
          <w:numId w:val="3"/>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130F85" w:rsidRPr="002A5EFB" w:rsidRDefault="00130F85" w:rsidP="008847E5">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w:t>
      </w:r>
      <w:r w:rsidR="00CD7EE5"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CD7EE5" w:rsidRPr="002A5EFB">
        <w:t xml:space="preserve"> slot </w:t>
      </w:r>
      <w:r w:rsidR="00755796" w:rsidRPr="002A5EFB">
        <w:t xml:space="preserve">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755796" w:rsidRPr="002A5EFB">
        <w:t xml:space="preserve"> bundle</w:t>
      </w:r>
      <w:r w:rsidR="00CD7EE5" w:rsidRPr="002A5EFB">
        <w:t>.</w:t>
      </w:r>
    </w:p>
    <w:p w:rsidR="00CD7EE5" w:rsidRPr="002A5EFB" w:rsidRDefault="008315E8" w:rsidP="00CD7EE5">
      <w:pPr>
        <w:pStyle w:val="ListParagraph"/>
        <w:numPr>
          <w:ilvl w:val="0"/>
          <w:numId w:val="3"/>
        </w:numPr>
      </w:pPr>
      <w:r w:rsidRPr="002A5EFB">
        <w:t xml:space="preserve">For the </w:t>
      </w:r>
      <w:bookmarkStart w:id="8" w:name="_Hlk101703674"/>
      <m:oMath>
        <m:sSup>
          <m:sSupPr>
            <m:ctrlPr>
              <w:rPr>
                <w:rFonts w:ascii="Cambria Math" w:hAnsi="Cambria Math"/>
                <w:i/>
              </w:rPr>
            </m:ctrlPr>
          </m:sSupPr>
          <m:e>
            <m:r>
              <w:rPr>
                <w:rFonts w:ascii="Cambria Math" w:hAnsi="Cambria Math"/>
              </w:rPr>
              <m:t>j</m:t>
            </m:r>
          </m:e>
          <m:sup>
            <m:r>
              <w:rPr>
                <w:rFonts w:ascii="Cambria Math" w:hAnsi="Cambria Math"/>
              </w:rPr>
              <m:t>th</m:t>
            </m:r>
          </m:sup>
        </m:sSup>
      </m:oMath>
      <w:bookmarkEnd w:id="8"/>
      <w:r w:rsidRPr="002A5EFB">
        <w:t xml:space="preserve"> bundle, c</w:t>
      </w:r>
      <w:r w:rsidR="00CD7EE5" w:rsidRPr="002A5EFB">
        <w:t xml:space="preserve">alculation for </w:t>
      </w:r>
      <w:r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w:t>
      </w:r>
      <w:r w:rsidR="00CD7EE5" w:rsidRPr="002A5EFB">
        <w:t xml:space="preserve">slot for each subcarrier of the relative phase error (relative </w:t>
      </w:r>
      <w:r w:rsidR="001E382A">
        <w:t xml:space="preserve">to </w:t>
      </w:r>
      <w:r w:rsidRPr="002A5EFB">
        <w:t xml:space="preserve">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r w:rsidR="00CD7EE5" w:rsidRPr="002A5EFB">
        <w:t xml:space="preserve">). </w:t>
      </w:r>
    </w:p>
    <w:p w:rsidR="00CD7EE5" w:rsidRPr="002A5EFB" w:rsidRDefault="001E382A" w:rsidP="00F342B6">
      <w:pPr>
        <w:pStyle w:val="ListParagraph"/>
        <w:numPr>
          <w:ilvl w:val="0"/>
          <w:numId w:val="8"/>
        </w:numPr>
        <w:spacing w:line="360" w:lineRule="auto"/>
      </w:pPr>
      <w:r>
        <w:t>O</w:t>
      </w:r>
      <w:r w:rsidR="00CD7EE5" w:rsidRPr="002A5EFB">
        <w:t>utput</w:t>
      </w:r>
      <w:r>
        <w:t xml:space="preserve">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rsidR="006B08DD">
        <w:t xml:space="preserve">, </w:t>
      </w:r>
      <w:r w:rsidR="006B08DD" w:rsidRPr="002A5EFB">
        <w:t>subcarrier relative phase errors of a slot</w:t>
      </w:r>
      <w:r w:rsidR="006B08DD">
        <w:t>.</w:t>
      </w:r>
    </w:p>
    <w:p w:rsidR="00EB7E13" w:rsidRPr="00EE433D" w:rsidRDefault="00EB7E13" w:rsidP="00EB7E13">
      <w:pPr>
        <w:pStyle w:val="ListParagraph"/>
        <w:numPr>
          <w:ilvl w:val="0"/>
          <w:numId w:val="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w:t>
      </w:r>
      <w:r w:rsidR="00165EE0" w:rsidRPr="00EE433D">
        <w:t xml:space="preserve"> – Option 2 of New issue 3-6-1</w:t>
      </w:r>
      <w:r w:rsidR="00B46708" w:rsidRPr="00EE433D">
        <w:t xml:space="preserve"> [5]</w:t>
      </w:r>
      <w:r w:rsidRPr="00EE433D">
        <w:t xml:space="preserve">) of the subcarrier relative phase errors determined in step 5 (previous step). </w:t>
      </w:r>
    </w:p>
    <w:p w:rsidR="00EB7E13" w:rsidRPr="00EE433D" w:rsidRDefault="006B08DD" w:rsidP="00F342B6">
      <w:pPr>
        <w:pStyle w:val="ListParagraph"/>
        <w:numPr>
          <w:ilvl w:val="0"/>
          <w:numId w:val="7"/>
        </w:numPr>
        <w:spacing w:line="360" w:lineRule="auto"/>
      </w:pPr>
      <w:r w:rsidRPr="00EE433D">
        <w:t>O</w:t>
      </w:r>
      <w:r w:rsidR="00EB7E13" w:rsidRPr="00EE433D">
        <w:t xml:space="preserve">utput </w:t>
      </w:r>
      <w:r w:rsidRPr="00EE433D">
        <w:t>format: one vector of dimension</w:t>
      </w:r>
      <w:r w:rsidR="00EB7E13" w:rsidRPr="00EE433D">
        <w:t xml:space="preserve">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041A89" w:rsidRPr="00EE433D" w:rsidRDefault="00847EFD" w:rsidP="00947A0B">
      <w:pPr>
        <w:pStyle w:val="ListParagraph"/>
        <w:numPr>
          <w:ilvl w:val="0"/>
          <w:numId w:val="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847EFD" w:rsidRPr="00EE433D" w:rsidRDefault="006B08DD" w:rsidP="00F342B6">
      <w:pPr>
        <w:pStyle w:val="ListParagraph"/>
        <w:numPr>
          <w:ilvl w:val="0"/>
          <w:numId w:val="7"/>
        </w:numPr>
        <w:spacing w:line="360" w:lineRule="auto"/>
      </w:pPr>
      <w:r w:rsidRPr="00EE433D">
        <w:t>O</w:t>
      </w:r>
      <w:r w:rsidR="00847EFD" w:rsidRPr="00EE433D">
        <w:t xml:space="preserve">utput </w:t>
      </w:r>
      <w:r w:rsidRPr="00EE433D">
        <w:t xml:space="preserve">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847EFD" w:rsidRPr="00EE433D" w:rsidRDefault="00847EFD" w:rsidP="00847EFD">
      <w:pPr>
        <w:pStyle w:val="ListParagraph"/>
        <w:numPr>
          <w:ilvl w:val="0"/>
          <w:numId w:val="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w:t>
      </w:r>
      <w:r w:rsidR="0010013A" w:rsidRPr="00EE433D">
        <w:t xml:space="preserve"> </w:t>
      </w:r>
      <w:r w:rsidRPr="00EE433D">
        <w:t xml:space="preserve">value </w:t>
      </w:r>
      <w:r w:rsidR="0010013A" w:rsidRPr="00EE433D">
        <w:t xml:space="preserve">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10013A" w:rsidRPr="00EE433D">
        <w:t xml:space="preserve"> bundle.</w:t>
      </w:r>
    </w:p>
    <w:p w:rsidR="00847EFD" w:rsidRPr="00EE433D" w:rsidRDefault="00FA1447" w:rsidP="00F342B6">
      <w:pPr>
        <w:pStyle w:val="ListParagraph"/>
        <w:numPr>
          <w:ilvl w:val="0"/>
          <w:numId w:val="7"/>
        </w:numPr>
        <w:spacing w:line="360" w:lineRule="auto"/>
      </w:pPr>
      <w:r w:rsidRPr="00EE433D">
        <w:t>O</w:t>
      </w:r>
      <w:r w:rsidR="00847EFD" w:rsidRPr="00EE433D">
        <w:t>utput</w:t>
      </w:r>
      <w:r w:rsidRPr="00EE433D">
        <w:t xml:space="preserve"> format:</w:t>
      </w:r>
      <w:r w:rsidR="00847EFD" w:rsidRPr="00EE433D">
        <w:t xml:space="preserve"> </w:t>
      </w:r>
      <m:oMath>
        <m:d>
          <m:dPr>
            <m:begChr m:val="["/>
            <m:endChr m:val="]"/>
            <m:ctrlPr>
              <w:rPr>
                <w:rFonts w:ascii="Cambria Math" w:hAnsi="Cambria Math"/>
                <w:i/>
              </w:rPr>
            </m:ctrlPr>
          </m:dPr>
          <m:e>
            <m:r>
              <w:rPr>
                <w:rFonts w:ascii="Cambria Math" w:hAnsi="Cambria Math"/>
              </w:rPr>
              <m:t>1×1</m:t>
            </m:r>
          </m:e>
        </m:d>
      </m:oMath>
      <w:r w:rsidR="00263C6F"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00263C6F" w:rsidRPr="00EE433D">
        <w:t xml:space="preserve"> bundle.</w:t>
      </w:r>
    </w:p>
    <w:p w:rsidR="00847EFD" w:rsidRPr="00EE433D" w:rsidRDefault="0010013A" w:rsidP="00947A0B">
      <w:pPr>
        <w:pStyle w:val="ListParagraph"/>
        <w:numPr>
          <w:ilvl w:val="0"/>
          <w:numId w:val="3"/>
        </w:numPr>
      </w:pPr>
      <w:r w:rsidRPr="00EE433D">
        <w:t xml:space="preserve">For each </w:t>
      </w:r>
      <w:r w:rsidR="0053459D" w:rsidRPr="00EE433D">
        <w:t xml:space="preserve">other </w:t>
      </w:r>
      <w:r w:rsidRPr="00EE433D">
        <w:t>bundle of the</w:t>
      </w:r>
      <w:r w:rsidR="00B233CD" w:rsidRPr="00EE433D">
        <w:t xml:space="preserve"> measurement interval (composed of X bundles), repeat steps 1 to 8.</w:t>
      </w:r>
    </w:p>
    <w:p w:rsidR="00B233CD" w:rsidRPr="00EE433D" w:rsidRDefault="00263C6F" w:rsidP="00F342B6">
      <w:pPr>
        <w:pStyle w:val="ListParagraph"/>
        <w:numPr>
          <w:ilvl w:val="0"/>
          <w:numId w:val="7"/>
        </w:numPr>
        <w:spacing w:line="360" w:lineRule="auto"/>
      </w:pPr>
      <w:r w:rsidRPr="00EE433D">
        <w:t>Output format:</w:t>
      </w:r>
      <w:r w:rsidR="00B233CD" w:rsidRPr="00EE433D">
        <w:t xml:space="preserve">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B233CD" w:rsidRPr="00EE433D" w:rsidRDefault="00B233CD" w:rsidP="00B233CD">
      <w:pPr>
        <w:pStyle w:val="ListParagraph"/>
        <w:numPr>
          <w:ilvl w:val="0"/>
          <w:numId w:val="3"/>
        </w:numPr>
      </w:pPr>
      <w:r w:rsidRPr="00EE433D">
        <w:t>Calculate the maximum (</w:t>
      </w:r>
      <w:r w:rsidR="005D1C06" w:rsidRPr="00EE433D">
        <w:t xml:space="preserve">Option 2 of </w:t>
      </w:r>
      <w:r w:rsidR="008B2FAD" w:rsidRPr="00EE433D">
        <w:t>Issue 3-5-1</w:t>
      </w:r>
      <w:r w:rsidR="0053459D" w:rsidRPr="00EE433D">
        <w:t xml:space="preserve"> [5]</w:t>
      </w:r>
      <w:r w:rsidRPr="00EE433D">
        <w:t>) value among the “phase difference” (relative phase error) values of the bundles of the measurement interval.</w:t>
      </w:r>
    </w:p>
    <w:p w:rsidR="00B233CD" w:rsidRPr="00EE433D" w:rsidRDefault="00263C6F" w:rsidP="00263C6F">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p w:rsidR="00E72BEB" w:rsidRDefault="00C225AE" w:rsidP="00CB43A6">
      <w:pPr>
        <w:ind w:firstLine="284"/>
      </w:pPr>
      <w:r w:rsidRPr="00CC59C1">
        <w:rPr>
          <w:b/>
          <w:i/>
        </w:rPr>
        <w:t xml:space="preserve">Proposal </w:t>
      </w:r>
      <w:r w:rsidR="000137F7">
        <w:rPr>
          <w:b/>
          <w:i/>
        </w:rPr>
        <w:t>7</w:t>
      </w:r>
      <w:r w:rsidRPr="00CC59C1">
        <w:rPr>
          <w:b/>
          <w:i/>
        </w:rPr>
        <w:t xml:space="preserve">: The steps of the measurement method as </w:t>
      </w:r>
      <w:r w:rsidR="008D68EF" w:rsidRPr="00CC59C1">
        <w:rPr>
          <w:b/>
          <w:i/>
        </w:rPr>
        <w:t>described in section 2.3.</w:t>
      </w:r>
      <w:r w:rsidR="002A5EFB">
        <w:rPr>
          <w:b/>
          <w:i/>
        </w:rPr>
        <w:t>1.</w:t>
      </w:r>
      <w:r w:rsidRPr="00CC59C1">
        <w:rPr>
          <w:b/>
          <w:i/>
        </w:rPr>
        <w:t xml:space="preserve"> should be documented in Annex </w:t>
      </w:r>
      <w:r w:rsidR="002A5EFB">
        <w:rPr>
          <w:b/>
          <w:i/>
        </w:rPr>
        <w:t>F.</w:t>
      </w:r>
      <w:r w:rsidR="006B6951">
        <w:rPr>
          <w:b/>
          <w:i/>
        </w:rPr>
        <w:t>9</w:t>
      </w:r>
      <w:r w:rsidRPr="00CC59C1">
        <w:rPr>
          <w:b/>
          <w:i/>
        </w:rPr>
        <w:t xml:space="preserve"> of the 38.101-</w:t>
      </w:r>
      <w:r w:rsidR="002A5EFB">
        <w:rPr>
          <w:b/>
          <w:i/>
        </w:rPr>
        <w:t xml:space="preserve">1 and </w:t>
      </w:r>
      <w:r w:rsidR="00CB43A6" w:rsidRPr="00CC59C1">
        <w:rPr>
          <w:b/>
          <w:i/>
        </w:rPr>
        <w:t xml:space="preserve">in Annex </w:t>
      </w:r>
      <w:r w:rsidR="00CB43A6">
        <w:rPr>
          <w:b/>
          <w:i/>
        </w:rPr>
        <w:t xml:space="preserve">F.8 of the </w:t>
      </w:r>
      <w:r w:rsidR="002A5EFB">
        <w:rPr>
          <w:b/>
          <w:i/>
        </w:rPr>
        <w:t>38.101-2</w:t>
      </w:r>
      <w:r w:rsidRPr="00CC59C1">
        <w:t>.</w:t>
      </w:r>
    </w:p>
    <w:p w:rsidR="00A038EF" w:rsidRDefault="00A038EF" w:rsidP="00A038EF">
      <w:pPr>
        <w:pStyle w:val="Heading3"/>
      </w:pPr>
      <w:r>
        <w:t>2.3.2. “</w:t>
      </w:r>
      <w:r w:rsidRPr="00A038EF">
        <w:t>Phase difference between any slot p-1 and slot p</w:t>
      </w:r>
      <w:r>
        <w:t>” case</w:t>
      </w:r>
    </w:p>
    <w:p w:rsidR="00B30CB8" w:rsidRDefault="00B30CB8" w:rsidP="00B30CB8">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 xml:space="preserve">“Phase difference between </w:t>
      </w:r>
      <w:r w:rsidRPr="00A038EF">
        <w:t>any slot p-1 and slot p</w:t>
      </w:r>
      <w:r w:rsidRPr="00B30CB8">
        <w:t>” case</w:t>
      </w:r>
      <w:r>
        <w:t xml:space="preserve"> [2][7]:</w:t>
      </w:r>
    </w:p>
    <w:p w:rsidR="00B30CB8" w:rsidRDefault="00B30CB8" w:rsidP="00B30CB8">
      <w:pPr>
        <w:overflowPunct/>
        <w:autoSpaceDE/>
        <w:autoSpaceDN/>
        <w:adjustRightInd/>
        <w:spacing w:after="0"/>
        <w:textAlignment w:val="auto"/>
      </w:pPr>
    </w:p>
    <w:p w:rsidR="00B30CB8" w:rsidRPr="002A5EFB" w:rsidRDefault="00B30CB8" w:rsidP="009E344E">
      <w:pPr>
        <w:pStyle w:val="ListParagraph"/>
        <w:numPr>
          <w:ilvl w:val="0"/>
          <w:numId w:val="20"/>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 xml:space="preserve">bundle, determine CFO estimations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B30CB8" w:rsidRPr="002A5EFB" w:rsidRDefault="00B30CB8" w:rsidP="00B30CB8">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B30CB8" w:rsidRPr="002A5EFB" w:rsidRDefault="00B30CB8" w:rsidP="009E344E">
      <w:pPr>
        <w:pStyle w:val="ListParagraph"/>
        <w:numPr>
          <w:ilvl w:val="0"/>
          <w:numId w:val="20"/>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error_(i-1)</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r w:rsidR="009E344E">
        <w:t xml:space="preserve">, </w:t>
      </w:r>
      <w:r w:rsidR="009E344E" w:rsidRPr="009E344E">
        <w:t xml:space="preserve">between 1 and </w:t>
      </w:r>
      <m:oMath>
        <m:d>
          <m:dPr>
            <m:ctrlPr>
              <w:rPr>
                <w:rFonts w:ascii="Cambria Math" w:hAnsi="Cambria Math"/>
                <w:i/>
              </w:rPr>
            </m:ctrlPr>
          </m:dPr>
          <m:e>
            <m:r>
              <w:rPr>
                <w:rFonts w:ascii="Cambria Math" w:hAnsi="Cambria Math"/>
              </w:rPr>
              <m:t>Y-1</m:t>
            </m:r>
          </m:e>
        </m:d>
      </m:oMath>
      <w:r w:rsidRPr="002A5EFB">
        <w:t>.</w:t>
      </w:r>
    </w:p>
    <w:p w:rsidR="00B30CB8" w:rsidRPr="002A5EFB" w:rsidRDefault="00B30CB8" w:rsidP="00B30CB8">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B30CB8" w:rsidRPr="002A5EFB" w:rsidRDefault="00B30CB8" w:rsidP="009E344E">
      <w:pPr>
        <w:pStyle w:val="ListParagraph"/>
        <w:numPr>
          <w:ilvl w:val="0"/>
          <w:numId w:val="20"/>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 xml:space="preserve">and determine for each subcarrier, the reference slot phase based on the 3 DMRS symbols of the slot </w:t>
      </w:r>
      <w:r w:rsidR="006E6A66">
        <w:t xml:space="preserve">preceding </w:t>
      </w:r>
      <w:r w:rsidR="006E6A66"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6E6A66" w:rsidRPr="002A5EFB">
        <w:t xml:space="preserve"> slot</w:t>
      </w:r>
      <w:r w:rsidR="006E6A66">
        <w:t xml:space="preserve"> </w:t>
      </w:r>
      <w:r w:rsidRPr="002A5EFB">
        <w:t>using channel estimation based on the LSE technique.</w:t>
      </w:r>
    </w:p>
    <w:p w:rsidR="00B30CB8" w:rsidRPr="002A5EFB" w:rsidRDefault="00B30CB8" w:rsidP="00B30CB8">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B30CB8" w:rsidRPr="002A5EFB" w:rsidRDefault="00B30CB8" w:rsidP="009E344E">
      <w:pPr>
        <w:pStyle w:val="ListParagraph"/>
        <w:numPr>
          <w:ilvl w:val="0"/>
          <w:numId w:val="20"/>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B30CB8" w:rsidRPr="002A5EFB" w:rsidRDefault="00B30CB8" w:rsidP="00B30CB8">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B30CB8" w:rsidRPr="00EE433D" w:rsidRDefault="00B30CB8" w:rsidP="009E344E">
      <w:pPr>
        <w:pStyle w:val="ListParagraph"/>
        <w:numPr>
          <w:ilvl w:val="0"/>
          <w:numId w:val="20"/>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w:t>
      </w:r>
      <w:r w:rsidRPr="00EE433D">
        <w:t xml:space="preserve">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w:t>
      </w:r>
    </w:p>
    <w:p w:rsidR="00B30CB8" w:rsidRPr="00EE433D" w:rsidRDefault="00B30CB8" w:rsidP="00B30CB8">
      <w:pPr>
        <w:pStyle w:val="ListParagraph"/>
        <w:numPr>
          <w:ilvl w:val="0"/>
          <w:numId w:val="8"/>
        </w:numPr>
        <w:spacing w:line="360" w:lineRule="auto"/>
      </w:pPr>
      <w:r w:rsidRPr="00EE433D">
        <w:t>Output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rsidRPr="00EE433D">
        <w:t>, subcarrier relative phase errors of a slot.</w:t>
      </w:r>
    </w:p>
    <w:p w:rsidR="00B30CB8" w:rsidRPr="00EE433D" w:rsidRDefault="00B30CB8" w:rsidP="009E344E">
      <w:pPr>
        <w:pStyle w:val="ListParagraph"/>
        <w:numPr>
          <w:ilvl w:val="0"/>
          <w:numId w:val="20"/>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 Option 2 of New issue 3-6-1 [5]) of the subcarrier relative phase errors determined in step 5 (previous step). </w:t>
      </w:r>
    </w:p>
    <w:p w:rsidR="00B30CB8" w:rsidRPr="00EE433D" w:rsidRDefault="00B30CB8" w:rsidP="00B30CB8">
      <w:pPr>
        <w:pStyle w:val="ListParagraph"/>
        <w:numPr>
          <w:ilvl w:val="0"/>
          <w:numId w:val="7"/>
        </w:numPr>
        <w:spacing w:line="360" w:lineRule="auto"/>
      </w:pPr>
      <w:r w:rsidRPr="00EE433D">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B30CB8" w:rsidRPr="00EE433D" w:rsidRDefault="00B30CB8" w:rsidP="009E344E">
      <w:pPr>
        <w:pStyle w:val="ListParagraph"/>
        <w:numPr>
          <w:ilvl w:val="0"/>
          <w:numId w:val="20"/>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B30CB8" w:rsidRPr="00EE433D" w:rsidRDefault="00B30CB8" w:rsidP="00B30CB8">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B30CB8" w:rsidRPr="00EE433D" w:rsidRDefault="00B30CB8" w:rsidP="009E344E">
      <w:pPr>
        <w:pStyle w:val="ListParagraph"/>
        <w:numPr>
          <w:ilvl w:val="0"/>
          <w:numId w:val="20"/>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B30CB8" w:rsidRPr="00EE433D" w:rsidRDefault="00B30CB8" w:rsidP="00B30CB8">
      <w:pPr>
        <w:pStyle w:val="ListParagraph"/>
        <w:numPr>
          <w:ilvl w:val="0"/>
          <w:numId w:val="7"/>
        </w:numPr>
        <w:spacing w:line="360" w:lineRule="auto"/>
      </w:pPr>
      <w:r w:rsidRPr="00EE433D">
        <w:lastRenderedPageBreak/>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B30CB8" w:rsidRPr="00EE433D" w:rsidRDefault="00B30CB8" w:rsidP="009E344E">
      <w:pPr>
        <w:pStyle w:val="ListParagraph"/>
        <w:numPr>
          <w:ilvl w:val="0"/>
          <w:numId w:val="20"/>
        </w:numPr>
      </w:pPr>
      <w:r w:rsidRPr="00EE433D">
        <w:t>For each other bundle of the measurement interval (composed of X bundles), repeat steps 1 to 8.</w:t>
      </w:r>
    </w:p>
    <w:p w:rsidR="00B30CB8" w:rsidRPr="00EE433D" w:rsidRDefault="00B30CB8" w:rsidP="00B30CB8">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B30CB8" w:rsidRPr="00EE433D" w:rsidRDefault="00B30CB8" w:rsidP="009E344E">
      <w:pPr>
        <w:pStyle w:val="ListParagraph"/>
        <w:numPr>
          <w:ilvl w:val="0"/>
          <w:numId w:val="20"/>
        </w:numPr>
      </w:pPr>
      <w:r w:rsidRPr="00EE433D">
        <w:t>Calculate the maximum (Option 2 of Issue 3-5-1 [5]) value among the “phase difference” (relative phase error) values of the bundles of the measurement interval.</w:t>
      </w:r>
    </w:p>
    <w:p w:rsidR="00B30CB8" w:rsidRPr="00EE433D" w:rsidRDefault="00B30CB8" w:rsidP="00B30CB8">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p w:rsidR="00B30CB8" w:rsidRDefault="00B30CB8" w:rsidP="00CB43A6">
      <w:pPr>
        <w:ind w:firstLine="284"/>
      </w:pPr>
      <w:r w:rsidRPr="00CC59C1">
        <w:rPr>
          <w:b/>
          <w:i/>
        </w:rPr>
        <w:t xml:space="preserve">Proposal </w:t>
      </w:r>
      <w:r w:rsidR="000137F7">
        <w:rPr>
          <w:b/>
          <w:i/>
        </w:rPr>
        <w:t>8</w:t>
      </w:r>
      <w:r w:rsidRPr="00CC59C1">
        <w:rPr>
          <w:b/>
          <w:i/>
        </w:rPr>
        <w:t>: The steps of the measurement method as described in section 2.3.</w:t>
      </w:r>
      <w:r w:rsidR="00C80A80">
        <w:rPr>
          <w:b/>
          <w:i/>
        </w:rPr>
        <w:t>2</w:t>
      </w:r>
      <w:r>
        <w:rPr>
          <w:b/>
          <w:i/>
        </w:rPr>
        <w:t>.</w:t>
      </w:r>
      <w:r w:rsidRPr="00CC59C1">
        <w:rPr>
          <w:b/>
          <w:i/>
        </w:rPr>
        <w:t xml:space="preserve"> </w:t>
      </w:r>
      <w:r w:rsidR="00CB43A6" w:rsidRPr="00CB43A6">
        <w:rPr>
          <w:b/>
          <w:i/>
        </w:rPr>
        <w:t>should be documented in Annex F.9 of the 38.101-1 and in Annex F.8 of the 38.101-2</w:t>
      </w:r>
      <w:r w:rsidRPr="00CC59C1">
        <w:t>.</w:t>
      </w:r>
    </w:p>
    <w:p w:rsidR="00E72BEB" w:rsidRDefault="00E72BEB" w:rsidP="00E72BEB"/>
    <w:p w:rsidR="00A61526" w:rsidRDefault="00CB0F78" w:rsidP="00CB0F78">
      <w:pPr>
        <w:pStyle w:val="Heading1"/>
      </w:pPr>
      <w:r>
        <w:t>3. Conclusion</w:t>
      </w:r>
    </w:p>
    <w:p w:rsidR="008D68EF" w:rsidRDefault="008D68EF" w:rsidP="00CB0F78">
      <w:pPr>
        <w:ind w:firstLine="284"/>
      </w:pPr>
      <w:r w:rsidRPr="00025B06">
        <w:rPr>
          <w:rFonts w:eastAsia="MS Mincho"/>
        </w:rPr>
        <w:t>Based on the discussion above, we propose the following</w:t>
      </w:r>
      <w:r>
        <w:rPr>
          <w:rFonts w:eastAsia="MS Mincho"/>
        </w:rPr>
        <w:t>:</w:t>
      </w:r>
    </w:p>
    <w:p w:rsidR="00AD4F9C" w:rsidRPr="00246980" w:rsidRDefault="00AD4F9C" w:rsidP="00AD4F9C">
      <w:pPr>
        <w:ind w:firstLine="284"/>
        <w:jc w:val="both"/>
        <w:rPr>
          <w:i/>
        </w:rPr>
      </w:pPr>
      <w:bookmarkStart w:id="9" w:name="_Hlk101171719"/>
      <w:r w:rsidRPr="00246980">
        <w:rPr>
          <w:b/>
          <w:i/>
        </w:rPr>
        <w:t>Observation 1:</w:t>
      </w:r>
      <w:r w:rsidRPr="00246980">
        <w:rPr>
          <w:i/>
        </w:rPr>
        <w:t xml:space="preserve"> </w:t>
      </w:r>
      <w:r w:rsidRPr="00246980">
        <w:rPr>
          <w:b/>
          <w:i/>
        </w:rPr>
        <w:t>Applying a frequency correction at the UE antenna (connector) output can reduce significantly the frequency error at both reference and measured time slots and so have the effect of linear phase rotation significantly reduced.</w:t>
      </w:r>
    </w:p>
    <w:p w:rsidR="00AD4F9C" w:rsidRPr="00246980" w:rsidRDefault="00AD4F9C" w:rsidP="00AD4F9C">
      <w:pPr>
        <w:ind w:firstLine="284"/>
        <w:jc w:val="both"/>
        <w:rPr>
          <w:i/>
        </w:rPr>
      </w:pPr>
      <w:r w:rsidRPr="00246980">
        <w:rPr>
          <w:b/>
          <w:i/>
        </w:rPr>
        <w:t>Observation 2:</w:t>
      </w:r>
      <w:r w:rsidRPr="00246980">
        <w:rPr>
          <w:i/>
        </w:rPr>
        <w:t xml:space="preserve"> </w:t>
      </w:r>
      <w:r w:rsidRPr="00246980">
        <w:rPr>
          <w:b/>
          <w:i/>
        </w:rPr>
        <w:t>Applying a common frequency correction during both reference and measured time slots at the UE antenna (connector) output can keep the relative phase rotates at the same rate than the relative frequency error between both slots, and so not having an impact on their slot relative phase errors.</w:t>
      </w:r>
    </w:p>
    <w:p w:rsidR="00F80BAF" w:rsidRPr="00246980" w:rsidRDefault="00F80BAF" w:rsidP="00F80BAF">
      <w:pPr>
        <w:ind w:firstLine="284"/>
        <w:jc w:val="both"/>
        <w:rPr>
          <w:b/>
          <w:i/>
        </w:rPr>
      </w:pPr>
      <w:r w:rsidRPr="00246980">
        <w:rPr>
          <w:b/>
          <w:i/>
        </w:rPr>
        <w:t>Observation 3:</w:t>
      </w:r>
      <w:r w:rsidRPr="00246980">
        <w:rPr>
          <w:i/>
        </w:rPr>
        <w:t xml:space="preserve"> </w:t>
      </w:r>
      <w:r w:rsidRPr="00246980">
        <w:rPr>
          <w:b/>
          <w:i/>
        </w:rPr>
        <w:t xml:space="preserve">The common frequency correction could be simply calculated as the average of the signed frequency errors </w:t>
      </w:r>
      <w:r w:rsidRPr="00072240">
        <w:rPr>
          <w:b/>
          <w:i/>
        </w:rPr>
        <w:t xml:space="preserve">of each </w:t>
      </w:r>
      <w:r>
        <w:rPr>
          <w:b/>
          <w:i/>
        </w:rPr>
        <w:t>slot of a slot pair ((slot 0 or any slot p-1), slot p)</w:t>
      </w:r>
      <w:r w:rsidRPr="00072240">
        <w:rPr>
          <w:b/>
          <w:i/>
        </w:rPr>
        <w:t xml:space="preserve"> at the output uplink antenna (connector)</w:t>
      </w:r>
      <w:r w:rsidRPr="00246980">
        <w:rPr>
          <w:b/>
          <w:i/>
        </w:rPr>
        <w:t>.</w:t>
      </w:r>
    </w:p>
    <w:p w:rsidR="00AD4F9C" w:rsidRPr="00246980" w:rsidRDefault="00AD4F9C" w:rsidP="00AD4F9C">
      <w:pPr>
        <w:ind w:firstLine="284"/>
        <w:jc w:val="both"/>
        <w:rPr>
          <w:b/>
          <w:i/>
        </w:rPr>
      </w:pPr>
      <w:r w:rsidRPr="00246980">
        <w:rPr>
          <w:b/>
          <w:i/>
        </w:rPr>
        <w:t>Observation 4:</w:t>
      </w:r>
      <w:r w:rsidRPr="00246980">
        <w:rPr>
          <w:i/>
        </w:rPr>
        <w:t xml:space="preserve"> </w:t>
      </w:r>
      <w:r w:rsidRPr="00246980">
        <w:rPr>
          <w:b/>
          <w:i/>
        </w:rPr>
        <w:t>It is questionable whether the CFO correction on slot-by-slot basis with both its uncertainty and its non-corrected frequency correction portion (due to trade-off to have common frequency correction) may allow the 6.4.2.6 requirements to be testable for the upper range of FR2-1 and FR2-2, as the remaining linear phase rotation will still be significant for using such technique as LSE for channel estimation. That should be further studied.</w:t>
      </w:r>
    </w:p>
    <w:p w:rsidR="00AD4F9C" w:rsidRDefault="00AD4F9C" w:rsidP="00AD4F9C">
      <w:pPr>
        <w:ind w:firstLine="284"/>
        <w:jc w:val="both"/>
        <w:rPr>
          <w:b/>
          <w:i/>
        </w:rPr>
      </w:pPr>
      <w:r w:rsidRPr="00246980">
        <w:rPr>
          <w:b/>
          <w:i/>
        </w:rPr>
        <w:t>Observation 5:</w:t>
      </w:r>
      <w:r w:rsidRPr="00246980">
        <w:rPr>
          <w:i/>
        </w:rPr>
        <w:t xml:space="preserve"> </w:t>
      </w:r>
      <w:r w:rsidRPr="00246980">
        <w:rPr>
          <w:b/>
          <w:i/>
        </w:rPr>
        <w:t xml:space="preserve">DMRS REs are enough to </w:t>
      </w:r>
      <w:r w:rsidR="00E73007">
        <w:rPr>
          <w:b/>
          <w:i/>
        </w:rPr>
        <w:t>perform good channel estimation</w:t>
      </w:r>
      <w:r w:rsidRPr="00246980">
        <w:rPr>
          <w:b/>
          <w:i/>
        </w:rPr>
        <w:t>.</w:t>
      </w:r>
    </w:p>
    <w:p w:rsidR="000137F7" w:rsidRPr="002370F3" w:rsidRDefault="000137F7" w:rsidP="000137F7">
      <w:pPr>
        <w:ind w:firstLine="284"/>
        <w:jc w:val="both"/>
        <w:rPr>
          <w:i/>
        </w:rPr>
      </w:pPr>
      <w:r w:rsidRPr="002370F3">
        <w:rPr>
          <w:b/>
          <w:i/>
        </w:rPr>
        <w:t xml:space="preserve">Observation </w:t>
      </w:r>
      <w:r>
        <w:rPr>
          <w:b/>
          <w:i/>
        </w:rPr>
        <w:t>6</w:t>
      </w:r>
      <w:r w:rsidRPr="002370F3">
        <w:rPr>
          <w:b/>
          <w:i/>
        </w:rPr>
        <w:t>:</w:t>
      </w:r>
      <w:r w:rsidRPr="002370F3">
        <w:rPr>
          <w:i/>
        </w:rPr>
        <w:t xml:space="preserve"> </w:t>
      </w:r>
      <w:r>
        <w:rPr>
          <w:b/>
          <w:i/>
        </w:rPr>
        <w:t>For the smallest subcarrier spacing and DMRS bundling configurations containing 16 slots, the measurement interval can lead to long measurement time if the number of bundles is excessive</w:t>
      </w:r>
      <w:r w:rsidRPr="002370F3">
        <w:rPr>
          <w:b/>
          <w:i/>
        </w:rPr>
        <w:t>.</w:t>
      </w:r>
    </w:p>
    <w:p w:rsidR="00AD4F9C" w:rsidRPr="00246980" w:rsidRDefault="00AD4F9C" w:rsidP="00AD4F9C">
      <w:pPr>
        <w:ind w:firstLine="284"/>
        <w:jc w:val="both"/>
        <w:rPr>
          <w:i/>
        </w:rPr>
      </w:pPr>
      <w:r w:rsidRPr="00246980">
        <w:rPr>
          <w:b/>
          <w:i/>
        </w:rPr>
        <w:t>Proposal 1: The TE should perform a CFO correction on a slot-by-slot basis using a common frequency correction during both reference and measured time slots at the UE antenna (connector) output.</w:t>
      </w:r>
    </w:p>
    <w:p w:rsidR="00AD4F9C" w:rsidRPr="00246980" w:rsidRDefault="00AD4F9C" w:rsidP="00AD4F9C">
      <w:pPr>
        <w:ind w:firstLine="284"/>
        <w:jc w:val="both"/>
        <w:rPr>
          <w:i/>
        </w:rPr>
      </w:pPr>
      <w:r w:rsidRPr="00246980">
        <w:rPr>
          <w:b/>
          <w:i/>
        </w:rPr>
        <w:t>Proposal 2: The common frequency correction should be calculated as the average of the signed frequency errors during both reference and measured time slots at the UE antenna (connector) output.</w:t>
      </w:r>
    </w:p>
    <w:bookmarkEnd w:id="9"/>
    <w:p w:rsidR="00AD4F9C" w:rsidRDefault="00AD4F9C" w:rsidP="00AD4F9C">
      <w:pPr>
        <w:ind w:firstLine="284"/>
        <w:jc w:val="both"/>
        <w:rPr>
          <w:b/>
          <w:i/>
        </w:rPr>
      </w:pPr>
      <w:r w:rsidRPr="00246980">
        <w:rPr>
          <w:b/>
          <w:i/>
        </w:rPr>
        <w:t xml:space="preserve">Proposal 3: </w:t>
      </w:r>
      <w:r w:rsidR="00F27600">
        <w:rPr>
          <w:b/>
          <w:i/>
        </w:rPr>
        <w:t>The channel estimation</w:t>
      </w:r>
      <w:r w:rsidRPr="00246980">
        <w:rPr>
          <w:b/>
          <w:i/>
        </w:rPr>
        <w:t xml:space="preserve"> </w:t>
      </w:r>
      <w:r w:rsidR="00F27600">
        <w:rPr>
          <w:b/>
          <w:i/>
        </w:rPr>
        <w:t>c</w:t>
      </w:r>
      <w:r w:rsidRPr="00246980">
        <w:rPr>
          <w:b/>
          <w:i/>
        </w:rPr>
        <w:t>ould be determined based on DRMS REs with the option to use data symbols.</w:t>
      </w:r>
    </w:p>
    <w:p w:rsidR="002378BD" w:rsidRDefault="002378BD" w:rsidP="002378BD">
      <w:pPr>
        <w:ind w:firstLine="284"/>
        <w:jc w:val="both"/>
        <w:rPr>
          <w:b/>
          <w:i/>
        </w:rPr>
      </w:pPr>
      <w:r w:rsidRPr="002370F3">
        <w:rPr>
          <w:b/>
          <w:i/>
        </w:rPr>
        <w:t xml:space="preserve">Proposal </w:t>
      </w:r>
      <w:r>
        <w:rPr>
          <w:b/>
          <w:i/>
        </w:rPr>
        <w:t>4</w:t>
      </w:r>
      <w:r w:rsidRPr="002370F3">
        <w:rPr>
          <w:b/>
          <w:i/>
        </w:rPr>
        <w:t xml:space="preserve">: </w:t>
      </w:r>
      <w:r w:rsidRPr="000137F7">
        <w:rPr>
          <w:b/>
          <w:i/>
        </w:rPr>
        <w:t xml:space="preserve">The number of bundles should </w:t>
      </w:r>
      <w:r w:rsidR="00F27600">
        <w:rPr>
          <w:b/>
          <w:i/>
        </w:rPr>
        <w:t xml:space="preserve">be </w:t>
      </w:r>
      <w:r w:rsidRPr="000137F7">
        <w:rPr>
          <w:b/>
          <w:i/>
        </w:rPr>
        <w:t>dependent of the subcarrier spacing and fit in a time window of about 40ms maximum</w:t>
      </w:r>
      <w:r w:rsidRPr="002370F3">
        <w:rPr>
          <w:b/>
          <w:i/>
        </w:rPr>
        <w:t>.</w:t>
      </w:r>
    </w:p>
    <w:p w:rsidR="002378BD" w:rsidRDefault="002378BD" w:rsidP="002378BD">
      <w:pPr>
        <w:ind w:firstLine="284"/>
        <w:jc w:val="both"/>
        <w:rPr>
          <w:b/>
          <w:i/>
        </w:rPr>
      </w:pPr>
      <w:r w:rsidRPr="002370F3">
        <w:rPr>
          <w:b/>
          <w:i/>
        </w:rPr>
        <w:t xml:space="preserve">Proposal </w:t>
      </w:r>
      <w:r>
        <w:rPr>
          <w:b/>
          <w:i/>
        </w:rPr>
        <w:t>5</w:t>
      </w:r>
      <w:r w:rsidRPr="002370F3">
        <w:rPr>
          <w:b/>
          <w:i/>
        </w:rPr>
        <w:t xml:space="preserve">: </w:t>
      </w:r>
      <w:r>
        <w:rPr>
          <w:b/>
          <w:i/>
        </w:rPr>
        <w:t>T</w:t>
      </w:r>
      <w:r w:rsidRPr="000137F7">
        <w:rPr>
          <w:b/>
          <w:i/>
        </w:rPr>
        <w:t xml:space="preserve">he maximum phase difference </w:t>
      </w:r>
      <w:r>
        <w:rPr>
          <w:b/>
          <w:i/>
        </w:rPr>
        <w:t>could be determined as the maximum value of</w:t>
      </w:r>
      <w:r w:rsidRPr="000137F7">
        <w:rPr>
          <w:b/>
          <w:i/>
        </w:rPr>
        <w:t xml:space="preserve"> the different bundles</w:t>
      </w:r>
      <w:r>
        <w:rPr>
          <w:b/>
          <w:i/>
        </w:rPr>
        <w:t xml:space="preserve"> of a measurement interval</w:t>
      </w:r>
      <w:r w:rsidRPr="002370F3">
        <w:rPr>
          <w:b/>
          <w:i/>
        </w:rPr>
        <w:t>.</w:t>
      </w:r>
    </w:p>
    <w:p w:rsidR="002378BD" w:rsidRDefault="002378BD" w:rsidP="002378BD">
      <w:pPr>
        <w:ind w:firstLine="284"/>
        <w:jc w:val="both"/>
        <w:rPr>
          <w:b/>
          <w:i/>
        </w:rPr>
      </w:pPr>
      <w:r w:rsidRPr="002370F3">
        <w:rPr>
          <w:b/>
          <w:i/>
        </w:rPr>
        <w:t xml:space="preserve">Proposal </w:t>
      </w:r>
      <w:r>
        <w:rPr>
          <w:b/>
          <w:i/>
        </w:rPr>
        <w:t>6</w:t>
      </w:r>
      <w:r w:rsidRPr="002370F3">
        <w:rPr>
          <w:b/>
          <w:i/>
        </w:rPr>
        <w:t xml:space="preserve">: </w:t>
      </w:r>
      <w:r>
        <w:rPr>
          <w:b/>
          <w:i/>
        </w:rPr>
        <w:t>T</w:t>
      </w:r>
      <w:r w:rsidRPr="000137F7">
        <w:rPr>
          <w:b/>
          <w:i/>
        </w:rPr>
        <w:t>he quadratic mean of the set of phase difference</w:t>
      </w:r>
      <w:r>
        <w:rPr>
          <w:b/>
          <w:i/>
        </w:rPr>
        <w:t xml:space="preserve"> </w:t>
      </w:r>
      <w:r w:rsidRPr="000137F7">
        <w:rPr>
          <w:b/>
          <w:i/>
        </w:rPr>
        <w:t>(each phase difference corresponds to a subcarriers)</w:t>
      </w:r>
      <w:r>
        <w:rPr>
          <w:b/>
          <w:i/>
        </w:rPr>
        <w:t xml:space="preserve"> could be used</w:t>
      </w:r>
      <w:r w:rsidRPr="002370F3">
        <w:rPr>
          <w:b/>
          <w:i/>
        </w:rPr>
        <w:t>.</w:t>
      </w:r>
    </w:p>
    <w:p w:rsidR="00CB43A6" w:rsidRDefault="00CB43A6" w:rsidP="00CB43A6">
      <w:pPr>
        <w:ind w:firstLine="284"/>
      </w:pPr>
      <w:r w:rsidRPr="00CC59C1">
        <w:rPr>
          <w:b/>
          <w:i/>
        </w:rPr>
        <w:t xml:space="preserve">Proposal </w:t>
      </w:r>
      <w:r>
        <w:rPr>
          <w:b/>
          <w:i/>
        </w:rPr>
        <w:t>7</w:t>
      </w:r>
      <w:r w:rsidRPr="00CC59C1">
        <w:rPr>
          <w:b/>
          <w:i/>
        </w:rPr>
        <w:t>: The steps of the measurement method as described in section 2.3.</w:t>
      </w:r>
      <w:r>
        <w:rPr>
          <w:b/>
          <w:i/>
        </w:rPr>
        <w:t>1.</w:t>
      </w:r>
      <w:r w:rsidRPr="00CC59C1">
        <w:rPr>
          <w:b/>
          <w:i/>
        </w:rPr>
        <w:t xml:space="preserve"> should be documented in Annex </w:t>
      </w:r>
      <w:r>
        <w:rPr>
          <w:b/>
          <w:i/>
        </w:rPr>
        <w:t>F.9</w:t>
      </w:r>
      <w:r w:rsidRPr="00CC59C1">
        <w:rPr>
          <w:b/>
          <w:i/>
        </w:rPr>
        <w:t xml:space="preserve"> of the 38.101-</w:t>
      </w:r>
      <w:r>
        <w:rPr>
          <w:b/>
          <w:i/>
        </w:rPr>
        <w:t xml:space="preserve">1 and </w:t>
      </w:r>
      <w:r w:rsidRPr="00CC59C1">
        <w:rPr>
          <w:b/>
          <w:i/>
        </w:rPr>
        <w:t xml:space="preserve">in Annex </w:t>
      </w:r>
      <w:r>
        <w:rPr>
          <w:b/>
          <w:i/>
        </w:rPr>
        <w:t>F.8 of the 38.101-2</w:t>
      </w:r>
      <w:r w:rsidRPr="00CC59C1">
        <w:t>.</w:t>
      </w:r>
    </w:p>
    <w:p w:rsidR="00CB43A6" w:rsidRDefault="00CB43A6" w:rsidP="00CB43A6">
      <w:pPr>
        <w:ind w:firstLine="284"/>
      </w:pPr>
      <w:r w:rsidRPr="00CC59C1">
        <w:rPr>
          <w:b/>
          <w:i/>
        </w:rPr>
        <w:t xml:space="preserve">Proposal </w:t>
      </w:r>
      <w:r>
        <w:rPr>
          <w:b/>
          <w:i/>
        </w:rPr>
        <w:t>8</w:t>
      </w:r>
      <w:r w:rsidRPr="00CC59C1">
        <w:rPr>
          <w:b/>
          <w:i/>
        </w:rPr>
        <w:t>: The steps of the measurement method as described in section 2.3.</w:t>
      </w:r>
      <w:r>
        <w:rPr>
          <w:b/>
          <w:i/>
        </w:rPr>
        <w:t>2.</w:t>
      </w:r>
      <w:r w:rsidRPr="00CC59C1">
        <w:rPr>
          <w:b/>
          <w:i/>
        </w:rPr>
        <w:t xml:space="preserve"> </w:t>
      </w:r>
      <w:r w:rsidRPr="00CB43A6">
        <w:rPr>
          <w:b/>
          <w:i/>
        </w:rPr>
        <w:t>should be documented in Annex F.9 of the 38.101-1 and in Annex F.8 of the 38.101-2</w:t>
      </w:r>
      <w:r w:rsidRPr="00CC59C1">
        <w:t>.</w:t>
      </w:r>
    </w:p>
    <w:p w:rsidR="006D430A" w:rsidRDefault="006D430A" w:rsidP="006D430A">
      <w:r>
        <w:br w:type="page"/>
      </w:r>
    </w:p>
    <w:p w:rsidR="002D7716" w:rsidRDefault="002D7716" w:rsidP="002D7716">
      <w:pPr>
        <w:pStyle w:val="Heading1"/>
      </w:pPr>
      <w:r>
        <w:lastRenderedPageBreak/>
        <w:t>4. References</w:t>
      </w:r>
    </w:p>
    <w:p w:rsidR="001F1BEF" w:rsidRPr="00D3305A" w:rsidRDefault="001F1BEF" w:rsidP="0021443B">
      <w:r w:rsidRPr="00D3305A">
        <w:t>[</w:t>
      </w:r>
      <w:r w:rsidR="001341D1" w:rsidRPr="00D3305A">
        <w:t>1</w:t>
      </w:r>
      <w:r w:rsidRPr="00D3305A">
        <w:t xml:space="preserve">] R4-2206538, “CR on UE RF requirements for DMRS bundling in TS 38.101-1”, Huawei, </w:t>
      </w:r>
      <w:proofErr w:type="spellStart"/>
      <w:r w:rsidRPr="00D3305A">
        <w:t>HiSilicon</w:t>
      </w:r>
      <w:proofErr w:type="spellEnd"/>
      <w:r w:rsidRPr="00D3305A">
        <w:t>, RAN4 #102-e, Feb 2022</w:t>
      </w:r>
    </w:p>
    <w:p w:rsidR="001F1BEF" w:rsidRPr="00D3305A" w:rsidRDefault="001F1BEF" w:rsidP="001F1BEF">
      <w:r w:rsidRPr="00D3305A">
        <w:t>[</w:t>
      </w:r>
      <w:r w:rsidR="001341D1" w:rsidRPr="00D3305A">
        <w:t>2</w:t>
      </w:r>
      <w:r w:rsidRPr="00D3305A">
        <w:t xml:space="preserve">] R4-2206539, “CR on UE RF requirements for DMRS bundling in TS 38.101-2”, Huawei, </w:t>
      </w:r>
      <w:proofErr w:type="spellStart"/>
      <w:r w:rsidRPr="00D3305A">
        <w:t>HiSilicon</w:t>
      </w:r>
      <w:proofErr w:type="spellEnd"/>
      <w:r w:rsidRPr="00D3305A">
        <w:t>, RAN4 #102-e, Feb 2022</w:t>
      </w:r>
    </w:p>
    <w:p w:rsidR="001F1BEF" w:rsidRPr="00D3305A" w:rsidRDefault="001F1BEF" w:rsidP="001F1BEF">
      <w:r w:rsidRPr="00D3305A">
        <w:t>[</w:t>
      </w:r>
      <w:r w:rsidR="001341D1" w:rsidRPr="00D3305A">
        <w:t>3</w:t>
      </w:r>
      <w:r w:rsidRPr="00D3305A">
        <w:t>] R4-2206541, “CR on measurement for DMRS bundling in TS 38.101-1”, Ericsson, RAN4 #102-e, Feb 2022</w:t>
      </w:r>
    </w:p>
    <w:p w:rsidR="001F1BEF" w:rsidRPr="00D3305A" w:rsidRDefault="001F1BEF" w:rsidP="001F1BEF">
      <w:r w:rsidRPr="00D3305A">
        <w:t>[</w:t>
      </w:r>
      <w:r w:rsidR="001341D1" w:rsidRPr="00D3305A">
        <w:t>4</w:t>
      </w:r>
      <w:r w:rsidRPr="00D3305A">
        <w:t>] R4-2206542, “CR on measurement for DMRS bundling in TS 38.101-2”, Ericsson, RAN4 #102-e, Feb 2022</w:t>
      </w:r>
    </w:p>
    <w:p w:rsidR="001341D1" w:rsidRPr="00D3305A" w:rsidRDefault="001341D1" w:rsidP="001341D1">
      <w:r w:rsidRPr="00D3305A">
        <w:t>[5] R4-2206593, “WF on issues for maintenance of NR coverage enhancements”, Ericsson, RAN4 #102-e, Feb 2022</w:t>
      </w:r>
    </w:p>
    <w:p w:rsidR="00110964" w:rsidRPr="00D3305A" w:rsidRDefault="00110964" w:rsidP="00110964">
      <w:r w:rsidRPr="00D3305A">
        <w:t>[6] 38-101-1, “NR; User Equipment (UE) radio transmission and reception; Part 1: Range 1 Standalone”, version 17.5.0</w:t>
      </w:r>
    </w:p>
    <w:p w:rsidR="00110964" w:rsidRPr="00D3305A" w:rsidRDefault="00110964" w:rsidP="00110964">
      <w:r w:rsidRPr="00D3305A">
        <w:t>[7] 38-101-2, “NR; User Equipment (UE) radio transmission and reception; Part 2: Range 2 Standalone”, version 17.5.0</w:t>
      </w:r>
    </w:p>
    <w:p w:rsidR="00110964" w:rsidRPr="0014562E" w:rsidRDefault="00110964" w:rsidP="00110964">
      <w:r w:rsidRPr="00D3305A">
        <w:t>[8] 38-521-2, “NR; User Equipment (UE) conformance specification; Part 2: Range 2 Standalone”, version 16.11.0</w:t>
      </w:r>
    </w:p>
    <w:p w:rsidR="002D7716" w:rsidRDefault="002D7716" w:rsidP="002D7716">
      <w:r>
        <w:br w:type="page"/>
      </w:r>
    </w:p>
    <w:p w:rsidR="002D7716" w:rsidRDefault="002D7716" w:rsidP="002D7716">
      <w:pPr>
        <w:pStyle w:val="Heading1"/>
      </w:pPr>
      <w:r w:rsidRPr="002D7716">
        <w:lastRenderedPageBreak/>
        <w:t>A</w:t>
      </w:r>
      <w:r w:rsidR="00E83F4F">
        <w:t>NNEX</w:t>
      </w:r>
      <w:r w:rsidRPr="002D7716">
        <w:t xml:space="preserve"> A – To be added in </w:t>
      </w:r>
      <w:r w:rsidRPr="001A6733">
        <w:t xml:space="preserve">annex </w:t>
      </w:r>
      <w:r w:rsidR="00AF2587">
        <w:t>F.</w:t>
      </w:r>
      <w:r w:rsidR="002B61BD">
        <w:t>9</w:t>
      </w:r>
      <w:r w:rsidRPr="001A6733">
        <w:t xml:space="preserve"> of 38.101-</w:t>
      </w:r>
      <w:r w:rsidR="002B61BD">
        <w:t>1</w:t>
      </w:r>
    </w:p>
    <w:p w:rsidR="00EE433D" w:rsidRPr="00BC0759" w:rsidRDefault="00EE433D" w:rsidP="00EE433D">
      <w:pPr>
        <w:pStyle w:val="Heading2"/>
        <w:rPr>
          <w:color w:val="FF0000"/>
        </w:rPr>
      </w:pPr>
      <w:r w:rsidRPr="00BC0759">
        <w:rPr>
          <w:color w:val="FF0000"/>
        </w:rPr>
        <w:t>&lt;&lt; Unchanged part is omitted&gt;&gt;</w:t>
      </w:r>
    </w:p>
    <w:p w:rsidR="00BC0759" w:rsidRDefault="00BC0759" w:rsidP="00BC0759">
      <w:pPr>
        <w:pStyle w:val="Heading2"/>
        <w:rPr>
          <w:color w:val="FF0000"/>
        </w:rPr>
      </w:pPr>
      <w:r w:rsidRPr="00BC0759">
        <w:rPr>
          <w:color w:val="FF0000"/>
        </w:rPr>
        <w:t>&lt; start of changes &gt;</w:t>
      </w:r>
    </w:p>
    <w:p w:rsidR="00B56332" w:rsidRDefault="00AF2587" w:rsidP="00B56332">
      <w:pPr>
        <w:pStyle w:val="Heading1"/>
      </w:pPr>
      <w:r>
        <w:t>F</w:t>
      </w:r>
      <w:r w:rsidR="00B56332">
        <w:t>.</w:t>
      </w:r>
      <w:r w:rsidR="002B61BD">
        <w:t>9</w:t>
      </w:r>
      <w:r w:rsidR="00B56332">
        <w:tab/>
      </w:r>
      <w:r w:rsidRPr="00AF2587">
        <w:t xml:space="preserve">Phase </w:t>
      </w:r>
      <w:r w:rsidR="00EE433D">
        <w:rPr>
          <w:color w:val="FF0000"/>
        </w:rPr>
        <w:t>difference</w:t>
      </w:r>
      <w:r w:rsidRPr="00AF2587">
        <w:t xml:space="preserve"> measurement for DMRS bundling</w:t>
      </w:r>
    </w:p>
    <w:p w:rsidR="008B0A58" w:rsidRDefault="008B0A58" w:rsidP="008B0A58">
      <w:pPr>
        <w:pStyle w:val="Heading2"/>
        <w:rPr>
          <w:color w:val="FF0000"/>
        </w:rPr>
      </w:pPr>
      <w:bookmarkStart w:id="10" w:name="_Hlk101790717"/>
      <w:bookmarkStart w:id="11" w:name="_Hlk101790685"/>
      <w:r w:rsidRPr="00BC0759">
        <w:rPr>
          <w:color w:val="FF0000"/>
        </w:rPr>
        <w:t xml:space="preserve">&lt; </w:t>
      </w:r>
      <w:r>
        <w:rPr>
          <w:color w:val="FF0000"/>
        </w:rPr>
        <w:t>next</w:t>
      </w:r>
      <w:r w:rsidRPr="00BC0759">
        <w:rPr>
          <w:color w:val="FF0000"/>
        </w:rPr>
        <w:t xml:space="preserve"> changes &gt;</w:t>
      </w:r>
    </w:p>
    <w:p w:rsidR="00AC32DD" w:rsidRDefault="00B04426" w:rsidP="00AC32DD">
      <w:pPr>
        <w:pStyle w:val="Heading2"/>
      </w:pPr>
      <w:bookmarkStart w:id="12" w:name="_Hlk101790745"/>
      <w:bookmarkEnd w:id="10"/>
      <w:r>
        <w:t>F</w:t>
      </w:r>
      <w:r w:rsidR="00AC32DD">
        <w:t>.</w:t>
      </w:r>
      <w:r w:rsidR="002B61BD">
        <w:t>9</w:t>
      </w:r>
      <w:r w:rsidR="00AC32DD">
        <w:t>.</w:t>
      </w:r>
      <w:r>
        <w:t>2</w:t>
      </w:r>
      <w:r w:rsidR="00AC32DD">
        <w:t>. Symbols used</w:t>
      </w:r>
    </w:p>
    <w:p w:rsidR="00AC32DD" w:rsidRPr="003B71D6" w:rsidRDefault="003B71D6" w:rsidP="00AC32DD">
      <w:pPr>
        <w:jc w:val="both"/>
      </w:pPr>
      <w:r w:rsidRPr="003B71D6">
        <w:t xml:space="preserve">It should be determined based on DRMS REs </w:t>
      </w:r>
      <w:r w:rsidR="00E24A56">
        <w:t xml:space="preserve">(3 DMRS symbols per slot) </w:t>
      </w:r>
      <w:r w:rsidRPr="003B71D6">
        <w:t>with the option to use data symbols</w:t>
      </w:r>
      <w:r w:rsidR="00AC32DD" w:rsidRPr="003B71D6">
        <w:t>.</w:t>
      </w:r>
    </w:p>
    <w:p w:rsidR="00072609" w:rsidRPr="00EE433D" w:rsidRDefault="00725977" w:rsidP="00072609">
      <w:pPr>
        <w:pStyle w:val="Heading2"/>
      </w:pPr>
      <w:r w:rsidRPr="00EE433D">
        <w:t>F</w:t>
      </w:r>
      <w:r w:rsidR="00072609" w:rsidRPr="00EE433D">
        <w:t>.</w:t>
      </w:r>
      <w:r w:rsidR="002B61BD">
        <w:t>9</w:t>
      </w:r>
      <w:r w:rsidR="00072609" w:rsidRPr="00EE433D">
        <w:t>.</w:t>
      </w:r>
      <w:r w:rsidR="00B04426" w:rsidRPr="00EE433D">
        <w:t>3</w:t>
      </w:r>
      <w:r w:rsidR="00072609" w:rsidRPr="00EE433D">
        <w:t>. CFO correction</w:t>
      </w:r>
    </w:p>
    <w:p w:rsidR="00072609" w:rsidRPr="00EE433D" w:rsidRDefault="00072609" w:rsidP="00072609">
      <w:pPr>
        <w:jc w:val="both"/>
      </w:pPr>
      <w:r w:rsidRPr="00EE433D">
        <w:t xml:space="preserve">The TE should perform a CFO correction on a slot-by-slot basis using a common frequency correction, that common frequency correction should be calculated as the average of the signed frequency errors </w:t>
      </w:r>
      <w:r w:rsidR="00725977" w:rsidRPr="00EE433D">
        <w:t xml:space="preserve">of </w:t>
      </w:r>
      <w:r w:rsidR="001B7E9B" w:rsidRPr="00EE433D">
        <w:t>two slots (</w:t>
      </w:r>
      <w:r w:rsidR="004E06AB" w:rsidRPr="00EE433D">
        <w:t>“</w:t>
      </w:r>
      <w:r w:rsidR="001B7E9B" w:rsidRPr="00EE433D">
        <w:t>slot 0 and any slot p</w:t>
      </w:r>
      <w:r w:rsidR="004E06AB" w:rsidRPr="00EE433D">
        <w:t>”</w:t>
      </w:r>
      <w:r w:rsidR="001B7E9B" w:rsidRPr="00EE433D">
        <w:t xml:space="preserve"> or </w:t>
      </w:r>
      <w:r w:rsidR="004E06AB" w:rsidRPr="00EE433D">
        <w:t>“any slot p-1 and slot p” as defined in clause 6.4.2.</w:t>
      </w:r>
      <w:r w:rsidR="00953B99">
        <w:t>5</w:t>
      </w:r>
      <w:r w:rsidR="001B7E9B" w:rsidRPr="00EE433D">
        <w:t>).</w:t>
      </w:r>
    </w:p>
    <w:p w:rsidR="00AC32DD" w:rsidRPr="00EE433D" w:rsidRDefault="00725977" w:rsidP="00AC32DD">
      <w:pPr>
        <w:pStyle w:val="Heading2"/>
      </w:pPr>
      <w:r w:rsidRPr="00EE433D">
        <w:t>F</w:t>
      </w:r>
      <w:r w:rsidR="00AC32DD" w:rsidRPr="00EE433D">
        <w:t>.</w:t>
      </w:r>
      <w:r w:rsidR="002B61BD">
        <w:t>9</w:t>
      </w:r>
      <w:r w:rsidR="00AC32DD" w:rsidRPr="00EE433D">
        <w:t>.</w:t>
      </w:r>
      <w:r w:rsidR="00B04426" w:rsidRPr="00EE433D">
        <w:t>4</w:t>
      </w:r>
      <w:r w:rsidR="00AC32DD" w:rsidRPr="00EE433D">
        <w:t>. Steps of the measurement method</w:t>
      </w:r>
    </w:p>
    <w:p w:rsidR="00EE433D" w:rsidRPr="00C7164A" w:rsidRDefault="001A6733" w:rsidP="00C7164A">
      <w:r w:rsidRPr="00C7164A">
        <w:t xml:space="preserve">Below are detailed the steps necessary to obtain the </w:t>
      </w:r>
      <w:r w:rsidR="00725977" w:rsidRPr="00C7164A">
        <w:t>maximum phase difference for DMRS bundling</w:t>
      </w:r>
      <w:r w:rsidR="00C95D62" w:rsidRPr="00C7164A">
        <w:t xml:space="preserve"> for the specified measurement interval</w:t>
      </w:r>
      <w:r w:rsidRPr="00C7164A">
        <w:t>.</w:t>
      </w:r>
      <w:bookmarkEnd w:id="12"/>
    </w:p>
    <w:p w:rsidR="002B61BD" w:rsidRDefault="00C7164A" w:rsidP="002B61BD">
      <w:pPr>
        <w:pStyle w:val="Heading3"/>
      </w:pPr>
      <w:bookmarkStart w:id="13" w:name="_Hlk101791146"/>
      <w:r>
        <w:t>F.9.4</w:t>
      </w:r>
      <w:r w:rsidR="002B61BD">
        <w:t>.1. “</w:t>
      </w:r>
      <w:r w:rsidR="002B61BD" w:rsidRPr="00B233CD">
        <w:t>Phase difference between slot 0 and any slot p</w:t>
      </w:r>
      <w:r w:rsidR="002B61BD">
        <w:t>” case</w:t>
      </w:r>
    </w:p>
    <w:p w:rsidR="002B61BD" w:rsidRDefault="002B61BD" w:rsidP="002B61BD">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“Phase difference between slot 0 and any slot p” case</w:t>
      </w:r>
      <w:r>
        <w:t>:</w:t>
      </w:r>
    </w:p>
    <w:p w:rsidR="002B61BD" w:rsidRDefault="002B61BD" w:rsidP="002B61BD">
      <w:pPr>
        <w:overflowPunct/>
        <w:autoSpaceDE/>
        <w:autoSpaceDN/>
        <w:adjustRightInd/>
        <w:spacing w:after="0"/>
        <w:textAlignment w:val="auto"/>
      </w:pPr>
    </w:p>
    <w:p w:rsidR="002B61BD" w:rsidRPr="002A5EFB" w:rsidRDefault="002B61BD" w:rsidP="00C7164A">
      <w:pPr>
        <w:pStyle w:val="ListParagraph"/>
        <w:numPr>
          <w:ilvl w:val="0"/>
          <w:numId w:val="24"/>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bundle, determine CFO estimations of the reference slot giving</w:t>
      </w:r>
      <w:r>
        <w:t xml:space="preserve"> </w:t>
      </w:r>
      <m:oMath>
        <m:sSub>
          <m:sSubPr>
            <m:ctrlPr>
              <w:rPr>
                <w:rFonts w:ascii="Cambria Math" w:hAnsi="Cambria Math"/>
                <w:i/>
              </w:rPr>
            </m:ctrlPr>
          </m:sSubPr>
          <m:e>
            <m:r>
              <w:rPr>
                <w:rFonts w:ascii="Cambria Math" w:hAnsi="Cambria Math"/>
              </w:rPr>
              <m:t>f</m:t>
            </m:r>
          </m:e>
          <m:sub>
            <m:r>
              <w:rPr>
                <w:rFonts w:ascii="Cambria Math" w:hAnsi="Cambria Math"/>
              </w:rPr>
              <m:t>error_ref_j</m:t>
            </m:r>
          </m:sub>
        </m:sSub>
      </m:oMath>
      <w:r w:rsidRPr="002A5EFB">
        <w:t xml:space="preserve"> and all the other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2B61BD" w:rsidRPr="002A5EFB" w:rsidRDefault="002B61BD" w:rsidP="002B61BD">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2B61BD" w:rsidRPr="002A5EFB" w:rsidRDefault="002B61BD" w:rsidP="00C7164A">
      <w:pPr>
        <w:pStyle w:val="ListParagraph"/>
        <w:numPr>
          <w:ilvl w:val="0"/>
          <w:numId w:val="24"/>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error_ref</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p>
    <w:p w:rsidR="002B61BD" w:rsidRPr="002A5EFB" w:rsidRDefault="002B61BD" w:rsidP="002B61BD">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2B61BD" w:rsidRPr="002A5EFB" w:rsidRDefault="002B61BD" w:rsidP="00C7164A">
      <w:pPr>
        <w:pStyle w:val="ListParagraph"/>
        <w:numPr>
          <w:ilvl w:val="0"/>
          <w:numId w:val="24"/>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and determine for each subcarrier, the reference slot phase based on the 3 DMRS symbols of the reference slot using channel estimation based on the LSE technique.</w:t>
      </w:r>
    </w:p>
    <w:p w:rsidR="002B61BD" w:rsidRPr="002A5EFB" w:rsidRDefault="002B61BD" w:rsidP="002B61BD">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2B61BD" w:rsidRPr="002A5EFB" w:rsidRDefault="002B61BD" w:rsidP="00C7164A">
      <w:pPr>
        <w:pStyle w:val="ListParagraph"/>
        <w:numPr>
          <w:ilvl w:val="0"/>
          <w:numId w:val="24"/>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2B61BD" w:rsidRPr="002A5EFB" w:rsidRDefault="002B61BD" w:rsidP="002B61BD">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2B61BD" w:rsidRPr="002A5EFB" w:rsidRDefault="002B61BD" w:rsidP="00C7164A">
      <w:pPr>
        <w:pStyle w:val="ListParagraph"/>
        <w:numPr>
          <w:ilvl w:val="0"/>
          <w:numId w:val="24"/>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w:p>
    <w:p w:rsidR="002B61BD" w:rsidRPr="002A5EFB" w:rsidRDefault="002B61BD" w:rsidP="002B61BD">
      <w:pPr>
        <w:pStyle w:val="ListParagraph"/>
        <w:numPr>
          <w:ilvl w:val="0"/>
          <w:numId w:val="8"/>
        </w:numPr>
        <w:spacing w:line="360" w:lineRule="auto"/>
      </w:pPr>
      <w:r>
        <w:t>O</w:t>
      </w:r>
      <w:r w:rsidRPr="002A5EFB">
        <w:t>utput</w:t>
      </w:r>
      <w:r>
        <w:t xml:space="preserve">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t xml:space="preserve">, </w:t>
      </w:r>
      <w:r w:rsidRPr="002A5EFB">
        <w:t>subcarrier relative phase errors of a slot</w:t>
      </w:r>
      <w:r>
        <w:t>.</w:t>
      </w:r>
    </w:p>
    <w:p w:rsidR="002B61BD" w:rsidRPr="00EE433D" w:rsidRDefault="002B61BD" w:rsidP="00C7164A">
      <w:pPr>
        <w:pStyle w:val="ListParagraph"/>
        <w:numPr>
          <w:ilvl w:val="0"/>
          <w:numId w:val="24"/>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of the subcarrier relative phase errors determined in step 5 (previous step). </w:t>
      </w:r>
    </w:p>
    <w:p w:rsidR="002B61BD" w:rsidRPr="00EE433D" w:rsidRDefault="002B61BD" w:rsidP="002B61BD">
      <w:pPr>
        <w:pStyle w:val="ListParagraph"/>
        <w:numPr>
          <w:ilvl w:val="0"/>
          <w:numId w:val="7"/>
        </w:numPr>
        <w:spacing w:line="360" w:lineRule="auto"/>
      </w:pPr>
      <w:r w:rsidRPr="00EE433D">
        <w:lastRenderedPageBreak/>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2B61BD" w:rsidRPr="00EE433D" w:rsidRDefault="002B61BD" w:rsidP="00C7164A">
      <w:pPr>
        <w:pStyle w:val="ListParagraph"/>
        <w:numPr>
          <w:ilvl w:val="0"/>
          <w:numId w:val="24"/>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2B61BD" w:rsidRPr="00EE433D" w:rsidRDefault="002B61BD" w:rsidP="002B61BD">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2B61BD" w:rsidRPr="00EE433D" w:rsidRDefault="002B61BD" w:rsidP="00C7164A">
      <w:pPr>
        <w:pStyle w:val="ListParagraph"/>
        <w:numPr>
          <w:ilvl w:val="0"/>
          <w:numId w:val="24"/>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2B61BD" w:rsidRPr="00EE433D" w:rsidRDefault="002B61BD" w:rsidP="002B61BD">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2B61BD" w:rsidRPr="00EE433D" w:rsidRDefault="002B61BD" w:rsidP="00C7164A">
      <w:pPr>
        <w:pStyle w:val="ListParagraph"/>
        <w:numPr>
          <w:ilvl w:val="0"/>
          <w:numId w:val="24"/>
        </w:numPr>
      </w:pPr>
      <w:r w:rsidRPr="00EE433D">
        <w:t>For each other bundle of the measurement interval (composed of X bundles), repeat steps 1 to 8.</w:t>
      </w:r>
    </w:p>
    <w:p w:rsidR="002B61BD" w:rsidRPr="00EE433D" w:rsidRDefault="002B61BD" w:rsidP="002B61BD">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2B61BD" w:rsidRPr="00EE433D" w:rsidRDefault="002B61BD" w:rsidP="00C7164A">
      <w:pPr>
        <w:pStyle w:val="ListParagraph"/>
        <w:numPr>
          <w:ilvl w:val="0"/>
          <w:numId w:val="24"/>
        </w:numPr>
      </w:pPr>
      <w:r w:rsidRPr="00EE433D">
        <w:t>Calculate the maximum value among the “phase difference” (relative phase error) values of the bundles of the measurement interval.</w:t>
      </w:r>
    </w:p>
    <w:p w:rsidR="002B61BD" w:rsidRPr="00EE433D" w:rsidRDefault="002B61BD" w:rsidP="002B61BD">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p w:rsidR="00C7164A" w:rsidRDefault="00C7164A" w:rsidP="00C7164A">
      <w:pPr>
        <w:pStyle w:val="Heading3"/>
      </w:pPr>
      <w:r>
        <w:t>F.9.4.2. “</w:t>
      </w:r>
      <w:r w:rsidRPr="00A038EF">
        <w:t>Phase difference between any slot p-1 and slot p</w:t>
      </w:r>
      <w:r>
        <w:t>” case</w:t>
      </w:r>
    </w:p>
    <w:p w:rsidR="00C7164A" w:rsidRDefault="00C7164A" w:rsidP="00C7164A">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 xml:space="preserve">“Phase difference between </w:t>
      </w:r>
      <w:r w:rsidRPr="00A038EF">
        <w:t>any slot p-1 and slot p</w:t>
      </w:r>
      <w:r w:rsidRPr="00B30CB8">
        <w:t>” case</w:t>
      </w:r>
      <w:r>
        <w:t>:</w:t>
      </w:r>
    </w:p>
    <w:p w:rsidR="00C7164A" w:rsidRDefault="00C7164A" w:rsidP="00C7164A">
      <w:pPr>
        <w:overflowPunct/>
        <w:autoSpaceDE/>
        <w:autoSpaceDN/>
        <w:adjustRightInd/>
        <w:spacing w:after="0"/>
        <w:textAlignment w:val="auto"/>
      </w:pPr>
    </w:p>
    <w:p w:rsidR="00C7164A" w:rsidRPr="002A5EFB" w:rsidRDefault="00C7164A" w:rsidP="00C7164A">
      <w:pPr>
        <w:pStyle w:val="ListParagraph"/>
        <w:numPr>
          <w:ilvl w:val="0"/>
          <w:numId w:val="23"/>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 xml:space="preserve">bundle, determine CFO estimations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3"/>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error_(i-1)</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r>
        <w:t xml:space="preserve">, </w:t>
      </w:r>
      <w:r w:rsidRPr="009E344E">
        <w:t xml:space="preserve">between 1 and </w:t>
      </w:r>
      <m:oMath>
        <m:d>
          <m:dPr>
            <m:ctrlPr>
              <w:rPr>
                <w:rFonts w:ascii="Cambria Math" w:hAnsi="Cambria Math"/>
                <w:i/>
              </w:rPr>
            </m:ctrlPr>
          </m:dPr>
          <m:e>
            <m:r>
              <w:rPr>
                <w:rFonts w:ascii="Cambria Math" w:hAnsi="Cambria Math"/>
              </w:rPr>
              <m:t>Y-1</m:t>
            </m:r>
          </m:e>
        </m:d>
      </m:oMath>
      <w:r w:rsidRPr="002A5EFB">
        <w:t>.</w:t>
      </w:r>
    </w:p>
    <w:p w:rsidR="00C7164A" w:rsidRPr="002A5EFB" w:rsidRDefault="00C7164A" w:rsidP="00C7164A">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3"/>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 xml:space="preserve">and determine for each subcarrier, the reference slot phase based on the 3 DMRS symbols of the slot </w:t>
      </w:r>
      <w:r>
        <w:t xml:space="preserve">preceding </w:t>
      </w:r>
      <w:r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w:t>
      </w:r>
      <w:r>
        <w:t xml:space="preserve"> </w:t>
      </w:r>
      <w:r w:rsidRPr="002A5EFB">
        <w:t>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3"/>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EE433D" w:rsidRDefault="00C7164A" w:rsidP="00C7164A">
      <w:pPr>
        <w:pStyle w:val="ListParagraph"/>
        <w:numPr>
          <w:ilvl w:val="0"/>
          <w:numId w:val="23"/>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w:t>
      </w:r>
      <w:r w:rsidRPr="00EE433D">
        <w:t xml:space="preserve">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w:t>
      </w:r>
    </w:p>
    <w:p w:rsidR="00C7164A" w:rsidRPr="00EE433D" w:rsidRDefault="00C7164A" w:rsidP="00C7164A">
      <w:pPr>
        <w:pStyle w:val="ListParagraph"/>
        <w:numPr>
          <w:ilvl w:val="0"/>
          <w:numId w:val="8"/>
        </w:numPr>
        <w:spacing w:line="360" w:lineRule="auto"/>
      </w:pPr>
      <w:r w:rsidRPr="00EE433D">
        <w:t>Output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rsidRPr="00EE433D">
        <w:t>, subcarrier relative phase errors of a slot.</w:t>
      </w:r>
    </w:p>
    <w:p w:rsidR="00C7164A" w:rsidRPr="00EE433D" w:rsidRDefault="00C7164A" w:rsidP="00C7164A">
      <w:pPr>
        <w:pStyle w:val="ListParagraph"/>
        <w:numPr>
          <w:ilvl w:val="0"/>
          <w:numId w:val="2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of the subcarrier relative phase errors determined in step 5 (previous step). </w:t>
      </w:r>
    </w:p>
    <w:p w:rsidR="00C7164A" w:rsidRPr="00EE433D" w:rsidRDefault="00C7164A" w:rsidP="00C7164A">
      <w:pPr>
        <w:pStyle w:val="ListParagraph"/>
        <w:numPr>
          <w:ilvl w:val="0"/>
          <w:numId w:val="7"/>
        </w:numPr>
        <w:spacing w:line="360" w:lineRule="auto"/>
      </w:pPr>
      <w:r w:rsidRPr="00EE433D">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C7164A" w:rsidRPr="00EE433D" w:rsidRDefault="00C7164A" w:rsidP="00C7164A">
      <w:pPr>
        <w:pStyle w:val="ListParagraph"/>
        <w:numPr>
          <w:ilvl w:val="0"/>
          <w:numId w:val="2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3"/>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3"/>
        </w:numPr>
      </w:pPr>
      <w:r w:rsidRPr="00EE433D">
        <w:t>For each other bundle of the measurement interval (composed of X bundles), repeat steps 1 to 8.</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C7164A" w:rsidRPr="00EE433D" w:rsidRDefault="00C7164A" w:rsidP="00C7164A">
      <w:pPr>
        <w:pStyle w:val="ListParagraph"/>
        <w:numPr>
          <w:ilvl w:val="0"/>
          <w:numId w:val="23"/>
        </w:numPr>
      </w:pPr>
      <w:r w:rsidRPr="00EE433D">
        <w:t>Calculate the maximum value among the “phase difference” (relative phase error) values of the bundles of the measurement interval.</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bookmarkEnd w:id="13"/>
    <w:p w:rsidR="002B61BD" w:rsidRPr="00C7164A" w:rsidRDefault="002B61BD" w:rsidP="003F36B9"/>
    <w:bookmarkEnd w:id="11"/>
    <w:p w:rsidR="00BC0759" w:rsidRPr="00BC0759" w:rsidRDefault="00BC0759" w:rsidP="00BC0759">
      <w:pPr>
        <w:pStyle w:val="Heading2"/>
        <w:rPr>
          <w:color w:val="FF0000"/>
        </w:rPr>
      </w:pPr>
      <w:r w:rsidRPr="00BC0759">
        <w:rPr>
          <w:color w:val="FF0000"/>
        </w:rPr>
        <w:t>&lt; end of changes &gt;</w:t>
      </w:r>
    </w:p>
    <w:p w:rsidR="002B61BD" w:rsidRDefault="001C0ED8">
      <w:pPr>
        <w:overflowPunct/>
        <w:autoSpaceDE/>
        <w:autoSpaceDN/>
        <w:adjustRightInd/>
        <w:spacing w:after="0"/>
        <w:textAlignment w:val="auto"/>
      </w:pPr>
      <w:r>
        <w:br w:type="page"/>
      </w:r>
    </w:p>
    <w:p w:rsidR="002B61BD" w:rsidRDefault="002B61BD" w:rsidP="002B61BD">
      <w:pPr>
        <w:pStyle w:val="Heading1"/>
      </w:pPr>
      <w:r w:rsidRPr="002D7716">
        <w:lastRenderedPageBreak/>
        <w:t>A</w:t>
      </w:r>
      <w:r>
        <w:t>NNEX</w:t>
      </w:r>
      <w:r w:rsidRPr="002D7716">
        <w:t xml:space="preserve"> </w:t>
      </w:r>
      <w:r>
        <w:t>B</w:t>
      </w:r>
      <w:r w:rsidRPr="002D7716">
        <w:t xml:space="preserve"> – To be added in </w:t>
      </w:r>
      <w:r w:rsidRPr="001A6733">
        <w:t xml:space="preserve">annex </w:t>
      </w:r>
      <w:r>
        <w:t>F.8</w:t>
      </w:r>
      <w:r w:rsidRPr="001A6733">
        <w:t xml:space="preserve"> of 38.101-2</w:t>
      </w:r>
    </w:p>
    <w:p w:rsidR="002B61BD" w:rsidRPr="00BC0759" w:rsidRDefault="002B61BD" w:rsidP="002B61BD">
      <w:pPr>
        <w:pStyle w:val="Heading2"/>
        <w:rPr>
          <w:color w:val="FF0000"/>
        </w:rPr>
      </w:pPr>
      <w:r w:rsidRPr="00BC0759">
        <w:rPr>
          <w:color w:val="FF0000"/>
        </w:rPr>
        <w:t>&lt;&lt; Unchanged part is omitted&gt;&gt;</w:t>
      </w:r>
    </w:p>
    <w:p w:rsidR="002B61BD" w:rsidRDefault="002B61BD" w:rsidP="002B61BD">
      <w:pPr>
        <w:pStyle w:val="Heading2"/>
        <w:rPr>
          <w:color w:val="FF0000"/>
        </w:rPr>
      </w:pPr>
      <w:r w:rsidRPr="00BC0759">
        <w:rPr>
          <w:color w:val="FF0000"/>
        </w:rPr>
        <w:t>&lt; start of changes &gt;</w:t>
      </w:r>
    </w:p>
    <w:p w:rsidR="002B61BD" w:rsidRDefault="002B61BD" w:rsidP="002B61BD">
      <w:pPr>
        <w:pStyle w:val="Heading1"/>
      </w:pPr>
      <w:r>
        <w:t>F.8</w:t>
      </w:r>
      <w:r>
        <w:tab/>
      </w:r>
      <w:r w:rsidRPr="00AF2587">
        <w:t xml:space="preserve">Phase </w:t>
      </w:r>
      <w:r>
        <w:rPr>
          <w:color w:val="FF0000"/>
        </w:rPr>
        <w:t>difference</w:t>
      </w:r>
      <w:r w:rsidRPr="00AF2587">
        <w:t xml:space="preserve"> measurement for DMRS bundling</w:t>
      </w:r>
    </w:p>
    <w:p w:rsidR="002B61BD" w:rsidRDefault="002B61BD" w:rsidP="002B61BD">
      <w:pPr>
        <w:pStyle w:val="Heading2"/>
        <w:rPr>
          <w:color w:val="FF0000"/>
        </w:rPr>
      </w:pPr>
      <w:r w:rsidRPr="00BC0759">
        <w:rPr>
          <w:color w:val="FF0000"/>
        </w:rPr>
        <w:t xml:space="preserve">&lt; </w:t>
      </w:r>
      <w:r>
        <w:rPr>
          <w:color w:val="FF0000"/>
        </w:rPr>
        <w:t>next</w:t>
      </w:r>
      <w:r w:rsidRPr="00BC0759">
        <w:rPr>
          <w:color w:val="FF0000"/>
        </w:rPr>
        <w:t xml:space="preserve"> changes &gt;</w:t>
      </w:r>
    </w:p>
    <w:p w:rsidR="002B61BD" w:rsidRDefault="002B61BD" w:rsidP="002B61BD">
      <w:pPr>
        <w:pStyle w:val="Heading2"/>
      </w:pPr>
      <w:bookmarkStart w:id="14" w:name="_Hlk101790873"/>
      <w:r>
        <w:t>F.8.2. Symbols used</w:t>
      </w:r>
    </w:p>
    <w:p w:rsidR="002B61BD" w:rsidRPr="003B71D6" w:rsidRDefault="002B61BD" w:rsidP="002B61BD">
      <w:pPr>
        <w:jc w:val="both"/>
      </w:pPr>
      <w:r w:rsidRPr="003B71D6">
        <w:t xml:space="preserve">It should be determined based on DRMS REs </w:t>
      </w:r>
      <w:r>
        <w:t xml:space="preserve">(3 DMRS symbols per slot) </w:t>
      </w:r>
      <w:r w:rsidRPr="003B71D6">
        <w:t>with the option to use data symbols.</w:t>
      </w:r>
    </w:p>
    <w:p w:rsidR="002B61BD" w:rsidRPr="00EE433D" w:rsidRDefault="002B61BD" w:rsidP="002B61BD">
      <w:pPr>
        <w:pStyle w:val="Heading2"/>
      </w:pPr>
      <w:r w:rsidRPr="00EE433D">
        <w:t>F.</w:t>
      </w:r>
      <w:r>
        <w:t>8</w:t>
      </w:r>
      <w:r w:rsidRPr="00EE433D">
        <w:t>.3. CFO correction</w:t>
      </w:r>
    </w:p>
    <w:p w:rsidR="002B61BD" w:rsidRPr="00EE433D" w:rsidRDefault="002B61BD" w:rsidP="002B61BD">
      <w:pPr>
        <w:jc w:val="both"/>
      </w:pPr>
      <w:r w:rsidRPr="00EE433D">
        <w:t>The TE should perform a CFO correction on a slot-by-slot basis using a common frequency correction, that common frequency correction should be calculated as the average of the signed frequency errors of two slots (“slot 0 and any slot p” or “any slot p-1 and slot p” as defined in clause 6.4.2.6).</w:t>
      </w:r>
    </w:p>
    <w:p w:rsidR="002B61BD" w:rsidRPr="00EE433D" w:rsidRDefault="002B61BD" w:rsidP="002B61BD">
      <w:pPr>
        <w:pStyle w:val="Heading2"/>
      </w:pPr>
      <w:r w:rsidRPr="00EE433D">
        <w:t>F.</w:t>
      </w:r>
      <w:r>
        <w:t>8</w:t>
      </w:r>
      <w:r w:rsidRPr="00EE433D">
        <w:t>.4. Steps of the measurement method</w:t>
      </w:r>
    </w:p>
    <w:p w:rsidR="002B61BD" w:rsidRPr="00EE433D" w:rsidRDefault="002B61BD" w:rsidP="002B61BD">
      <w:r w:rsidRPr="00EE433D">
        <w:t>Below are detailed the steps necessary to obtain the maximum phase difference for DMRS bundling for the specified measurement interval.</w:t>
      </w:r>
    </w:p>
    <w:p w:rsidR="00C7164A" w:rsidRDefault="00C7164A" w:rsidP="00C7164A">
      <w:pPr>
        <w:pStyle w:val="Heading3"/>
      </w:pPr>
      <w:bookmarkStart w:id="15" w:name="_Hlk101791284"/>
      <w:bookmarkStart w:id="16" w:name="_Hlk101791301"/>
      <w:bookmarkEnd w:id="14"/>
      <w:r>
        <w:t>F.8.4.1. “</w:t>
      </w:r>
      <w:r w:rsidRPr="00B233CD">
        <w:t>Phase difference between slot 0 and any slot p</w:t>
      </w:r>
      <w:r>
        <w:t>” case</w:t>
      </w:r>
    </w:p>
    <w:p w:rsidR="00C7164A" w:rsidRDefault="00C7164A" w:rsidP="00C7164A">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“Phase difference between slot 0 and any slot p” case</w:t>
      </w:r>
      <w:r>
        <w:t>:</w:t>
      </w:r>
    </w:p>
    <w:p w:rsidR="00C7164A" w:rsidRDefault="00C7164A" w:rsidP="00C7164A">
      <w:pPr>
        <w:overflowPunct/>
        <w:autoSpaceDE/>
        <w:autoSpaceDN/>
        <w:adjustRightInd/>
        <w:spacing w:after="0"/>
        <w:textAlignment w:val="auto"/>
      </w:pPr>
    </w:p>
    <w:p w:rsidR="00C7164A" w:rsidRPr="002A5EFB" w:rsidRDefault="00C7164A" w:rsidP="00C7164A">
      <w:pPr>
        <w:pStyle w:val="ListParagraph"/>
        <w:numPr>
          <w:ilvl w:val="0"/>
          <w:numId w:val="21"/>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bundle, determine CFO estimations of the reference slot giving</w:t>
      </w:r>
      <w:r>
        <w:t xml:space="preserve"> </w:t>
      </w:r>
      <m:oMath>
        <m:sSub>
          <m:sSubPr>
            <m:ctrlPr>
              <w:rPr>
                <w:rFonts w:ascii="Cambria Math" w:hAnsi="Cambria Math"/>
                <w:i/>
              </w:rPr>
            </m:ctrlPr>
          </m:sSubPr>
          <m:e>
            <m:r>
              <w:rPr>
                <w:rFonts w:ascii="Cambria Math" w:hAnsi="Cambria Math"/>
              </w:rPr>
              <m:t>f</m:t>
            </m:r>
          </m:e>
          <m:sub>
            <m:r>
              <w:rPr>
                <w:rFonts w:ascii="Cambria Math" w:hAnsi="Cambria Math"/>
              </w:rPr>
              <m:t>error_ref_j</m:t>
            </m:r>
          </m:sub>
        </m:sSub>
      </m:oMath>
      <w:r w:rsidRPr="002A5EFB">
        <w:t xml:space="preserve"> and all the other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1"/>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error_ref</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p>
    <w:p w:rsidR="00C7164A" w:rsidRPr="002A5EFB" w:rsidRDefault="00C7164A" w:rsidP="00C7164A">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1"/>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and determine for each subcarrier, the reference slot phase based on the 3 DMRS symbols of the reference slot 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1"/>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1"/>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w:p>
    <w:p w:rsidR="00C7164A" w:rsidRPr="002A5EFB" w:rsidRDefault="00C7164A" w:rsidP="00C7164A">
      <w:pPr>
        <w:pStyle w:val="ListParagraph"/>
        <w:numPr>
          <w:ilvl w:val="0"/>
          <w:numId w:val="8"/>
        </w:numPr>
        <w:spacing w:line="360" w:lineRule="auto"/>
      </w:pPr>
      <w:r>
        <w:t>O</w:t>
      </w:r>
      <w:r w:rsidRPr="002A5EFB">
        <w:t>utput</w:t>
      </w:r>
      <w:r>
        <w:t xml:space="preserve">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t xml:space="preserve">, </w:t>
      </w:r>
      <w:r w:rsidRPr="002A5EFB">
        <w:t>subcarrier relative phase errors of a slot</w:t>
      </w:r>
      <w:r>
        <w:t>.</w:t>
      </w:r>
    </w:p>
    <w:p w:rsidR="00C7164A" w:rsidRPr="00EE433D" w:rsidRDefault="00C7164A" w:rsidP="00C7164A">
      <w:pPr>
        <w:pStyle w:val="ListParagraph"/>
        <w:numPr>
          <w:ilvl w:val="0"/>
          <w:numId w:val="21"/>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of the subcarrier relative phase errors determined in step 5 (previous step). </w:t>
      </w:r>
    </w:p>
    <w:p w:rsidR="00C7164A" w:rsidRPr="00EE433D" w:rsidRDefault="00C7164A" w:rsidP="00C7164A">
      <w:pPr>
        <w:pStyle w:val="ListParagraph"/>
        <w:numPr>
          <w:ilvl w:val="0"/>
          <w:numId w:val="7"/>
        </w:numPr>
        <w:spacing w:line="360" w:lineRule="auto"/>
      </w:pPr>
      <w:r w:rsidRPr="00EE433D">
        <w:lastRenderedPageBreak/>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C7164A" w:rsidRPr="00EE433D" w:rsidRDefault="00C7164A" w:rsidP="00C7164A">
      <w:pPr>
        <w:pStyle w:val="ListParagraph"/>
        <w:numPr>
          <w:ilvl w:val="0"/>
          <w:numId w:val="21"/>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1"/>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1"/>
        </w:numPr>
      </w:pPr>
      <w:r w:rsidRPr="00EE433D">
        <w:t>For each other bundle of the measurement interval (composed of X bundles), repeat steps 1 to 8.</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C7164A" w:rsidRPr="00EE433D" w:rsidRDefault="00C7164A" w:rsidP="00C7164A">
      <w:pPr>
        <w:pStyle w:val="ListParagraph"/>
        <w:numPr>
          <w:ilvl w:val="0"/>
          <w:numId w:val="21"/>
        </w:numPr>
      </w:pPr>
      <w:r w:rsidRPr="00EE433D">
        <w:t>Calculate the maximum value among the “phase difference” (relative phase error) values of the bundles of the measurement interval.</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p>
    <w:p w:rsidR="00C7164A" w:rsidRDefault="00C7164A" w:rsidP="00C7164A">
      <w:pPr>
        <w:pStyle w:val="Heading3"/>
      </w:pPr>
      <w:r>
        <w:t>F.8.4.2. “</w:t>
      </w:r>
      <w:r w:rsidRPr="00A038EF">
        <w:t>Phase difference between any slot p-1 and slot p</w:t>
      </w:r>
      <w:r>
        <w:t>” case</w:t>
      </w:r>
    </w:p>
    <w:p w:rsidR="00C7164A" w:rsidRDefault="00C7164A" w:rsidP="00C7164A">
      <w:pPr>
        <w:overflowPunct/>
        <w:autoSpaceDE/>
        <w:autoSpaceDN/>
        <w:adjustRightInd/>
        <w:spacing w:after="0"/>
        <w:textAlignment w:val="auto"/>
      </w:pPr>
      <w:r>
        <w:t xml:space="preserve">Let suppose </w:t>
      </w:r>
      <w:r w:rsidRPr="000E5C85">
        <w:rPr>
          <w:i/>
        </w:rPr>
        <w:t>X</w:t>
      </w:r>
      <w:r>
        <w:t xml:space="preserve"> being the numbers of bundles and </w:t>
      </w:r>
      <w:r w:rsidRPr="000E5C85">
        <w:rPr>
          <w:i/>
        </w:rPr>
        <w:t>Y</w:t>
      </w:r>
      <w:r>
        <w:t xml:space="preserve"> the number of slots per bundles, </w:t>
      </w:r>
      <w:r w:rsidRPr="000E5C85">
        <w:rPr>
          <w:i/>
        </w:rPr>
        <w:t>Z</w:t>
      </w:r>
      <w:r>
        <w:t xml:space="preserve"> the number of subcarriers within the BWP. The following steps could be followed to determine the phase difference for DMRS bundling for the </w:t>
      </w:r>
      <w:r w:rsidRPr="00B30CB8">
        <w:t xml:space="preserve">“Phase difference between </w:t>
      </w:r>
      <w:r w:rsidRPr="00A038EF">
        <w:t>any slot p-1 and slot p</w:t>
      </w:r>
      <w:r w:rsidRPr="00B30CB8">
        <w:t>” case</w:t>
      </w:r>
      <w:r w:rsidR="00953B99">
        <w:t>:</w:t>
      </w:r>
    </w:p>
    <w:p w:rsidR="00C7164A" w:rsidRDefault="00C7164A" w:rsidP="00C7164A">
      <w:pPr>
        <w:overflowPunct/>
        <w:autoSpaceDE/>
        <w:autoSpaceDN/>
        <w:adjustRightInd/>
        <w:spacing w:after="0"/>
        <w:textAlignment w:val="auto"/>
      </w:pPr>
    </w:p>
    <w:p w:rsidR="00C7164A" w:rsidRPr="002A5EFB" w:rsidRDefault="00C7164A" w:rsidP="00C7164A">
      <w:pPr>
        <w:pStyle w:val="ListParagraph"/>
        <w:numPr>
          <w:ilvl w:val="0"/>
          <w:numId w:val="22"/>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w:t>
      </w:r>
      <w:r w:rsidRPr="002A5EFB">
        <w:t xml:space="preserve">bundle, determine CFO estimations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w:t>
      </w:r>
      <m:oMath>
        <m:sSub>
          <m:sSubPr>
            <m:ctrlPr>
              <w:rPr>
                <w:rFonts w:ascii="Cambria Math" w:hAnsi="Cambria Math"/>
                <w:i/>
              </w:rPr>
            </m:ctrlPr>
          </m:sSubPr>
          <m:e>
            <m:r>
              <w:rPr>
                <w:rFonts w:ascii="Cambria Math" w:hAnsi="Cambria Math"/>
              </w:rPr>
              <m:t>f</m:t>
            </m:r>
          </m:e>
          <m:sub>
            <m:r>
              <w:rPr>
                <w:rFonts w:ascii="Cambria Math" w:hAnsi="Cambria Math"/>
              </w:rPr>
              <m:t>error_i_j</m:t>
            </m:r>
          </m:sub>
        </m:sSub>
      </m:oMath>
      <w:r>
        <w:t xml:space="preserve"> </w:t>
      </w:r>
      <w:r w:rsidRPr="002A5EFB">
        <w:t xml:space="preserve">with </w:t>
      </w:r>
      <m:oMath>
        <m:r>
          <w:rPr>
            <w:rFonts w:ascii="Cambria Math" w:hAnsi="Cambria Math"/>
          </w:rPr>
          <m:t>i</m:t>
        </m:r>
      </m:oMath>
      <w:r w:rsidRPr="002A5EFB">
        <w:t xml:space="preserve"> the slot number.</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1×Y</m:t>
            </m:r>
          </m:e>
        </m:d>
      </m:oMath>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2"/>
        </w:numPr>
      </w:pPr>
      <w:r w:rsidRPr="002A5EFB">
        <w:t>Determine for each combination</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error_(i-1)</m:t>
                </m:r>
              </m:sub>
            </m:sSub>
          </m:e>
          <m:e>
            <m:sSub>
              <m:sSubPr>
                <m:ctrlPr>
                  <w:rPr>
                    <w:rFonts w:ascii="Cambria Math" w:hAnsi="Cambria Math"/>
                    <w:i/>
                  </w:rPr>
                </m:ctrlPr>
              </m:sSubPr>
              <m:e>
                <m:r>
                  <w:rPr>
                    <w:rFonts w:ascii="Cambria Math" w:hAnsi="Cambria Math"/>
                  </w:rPr>
                  <m:t>f</m:t>
                </m:r>
              </m:e>
              <m:sub>
                <m:r>
                  <w:rPr>
                    <w:rFonts w:ascii="Cambria Math" w:hAnsi="Cambria Math"/>
                  </w:rPr>
                  <m:t>error_i</m:t>
                </m:r>
              </m:sub>
            </m:sSub>
          </m:e>
        </m:d>
      </m:oMath>
      <w:r w:rsidRPr="002A5EFB">
        <w:t xml:space="preserve"> of the common frequency correction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to apply</w:t>
      </w:r>
      <w:r>
        <w:t xml:space="preserve">, </w:t>
      </w:r>
      <w:r w:rsidRPr="009E344E">
        <w:t xml:space="preserve">between 1 and </w:t>
      </w:r>
      <m:oMath>
        <m:d>
          <m:dPr>
            <m:ctrlPr>
              <w:rPr>
                <w:rFonts w:ascii="Cambria Math" w:hAnsi="Cambria Math"/>
                <w:i/>
              </w:rPr>
            </m:ctrlPr>
          </m:dPr>
          <m:e>
            <m:r>
              <w:rPr>
                <w:rFonts w:ascii="Cambria Math" w:hAnsi="Cambria Math"/>
              </w:rPr>
              <m:t>Y-1</m:t>
            </m:r>
          </m:e>
        </m:d>
      </m:oMath>
      <w:r w:rsidRPr="002A5EFB">
        <w:t>.</w:t>
      </w:r>
    </w:p>
    <w:p w:rsidR="00C7164A" w:rsidRPr="002A5EFB" w:rsidRDefault="00C7164A" w:rsidP="00C7164A">
      <w:pPr>
        <w:pStyle w:val="ListParagraph"/>
        <w:numPr>
          <w:ilvl w:val="0"/>
          <w:numId w:val="19"/>
        </w:numPr>
        <w:spacing w:line="360" w:lineRule="auto"/>
      </w:pPr>
      <w:r w:rsidRPr="002A5EFB">
        <w:t xml:space="preserve">Output format: one vector of dimension </w:t>
      </w:r>
      <w:r w:rsidRPr="00F342B6">
        <w:t>[1×</w:t>
      </w:r>
      <m:oMath>
        <m:d>
          <m:dPr>
            <m:ctrlPr>
              <w:rPr>
                <w:rFonts w:ascii="Cambria Math" w:hAnsi="Cambria Math"/>
                <w:i/>
              </w:rPr>
            </m:ctrlPr>
          </m:dPr>
          <m:e>
            <m:r>
              <w:rPr>
                <w:rFonts w:ascii="Cambria Math" w:hAnsi="Cambria Math"/>
              </w:rPr>
              <m:t>Y-1</m:t>
            </m:r>
          </m:e>
        </m:d>
      </m:oMath>
      <w:r w:rsidRPr="00F342B6">
        <w:t>]</w:t>
      </w:r>
      <w:r w:rsidRPr="002A5EFB">
        <w:t xml:space="preserve"> 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2"/>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t xml:space="preserve"> </w:t>
      </w:r>
      <w:r w:rsidRPr="002A5EFB">
        <w:t xml:space="preserve">and determine for each subcarrier, the reference slot phase based on the 3 DMRS symbols of the slot </w:t>
      </w:r>
      <w:r>
        <w:t xml:space="preserve">preceding </w:t>
      </w:r>
      <w:r w:rsidRPr="002A5EFB">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w:t>
      </w:r>
      <w:r>
        <w:t xml:space="preserve"> </w:t>
      </w:r>
      <w:r w:rsidRPr="002A5EFB">
        <w:t>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2A5EFB" w:rsidRDefault="00C7164A" w:rsidP="00C7164A">
      <w:pPr>
        <w:pStyle w:val="ListParagraph"/>
        <w:numPr>
          <w:ilvl w:val="0"/>
          <w:numId w:val="22"/>
        </w:numPr>
      </w:pPr>
      <w:r w:rsidRPr="002A5EFB">
        <w:t xml:space="preserve">Apply </w:t>
      </w:r>
      <m:oMath>
        <m:sSub>
          <m:sSubPr>
            <m:ctrlPr>
              <w:rPr>
                <w:rFonts w:ascii="Cambria Math" w:hAnsi="Cambria Math"/>
                <w:i/>
              </w:rPr>
            </m:ctrlPr>
          </m:sSubPr>
          <m:e>
            <m:r>
              <w:rPr>
                <w:rFonts w:ascii="Cambria Math" w:hAnsi="Cambria Math"/>
              </w:rPr>
              <m:t>f</m:t>
            </m:r>
          </m:e>
          <m:sub>
            <m:r>
              <w:rPr>
                <w:rFonts w:ascii="Cambria Math" w:hAnsi="Cambria Math"/>
              </w:rPr>
              <m:t>correction_i</m:t>
            </m:r>
          </m:sub>
        </m:sSub>
      </m:oMath>
      <w:r w:rsidRPr="002A5EFB">
        <w:t xml:space="preserve"> and determine for each subcarrier,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phase based on the 3 DMRS symbols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using channel estimation based on the LSE technique.</w:t>
      </w:r>
    </w:p>
    <w:p w:rsidR="00C7164A" w:rsidRPr="002A5EFB" w:rsidRDefault="00C7164A" w:rsidP="00C7164A">
      <w:pPr>
        <w:pStyle w:val="ListParagraph"/>
        <w:numPr>
          <w:ilvl w:val="0"/>
          <w:numId w:val="19"/>
        </w:numPr>
        <w:spacing w:line="360" w:lineRule="auto"/>
      </w:pPr>
      <w:r w:rsidRPr="002A5EFB">
        <w:t xml:space="preserve">Output format: one vector of dimension </w:t>
      </w:r>
      <m:oMath>
        <m:d>
          <m:dPr>
            <m:begChr m:val="["/>
            <m:endChr m:val="]"/>
            <m:ctrlPr>
              <w:rPr>
                <w:rFonts w:ascii="Cambria Math" w:hAnsi="Cambria Math"/>
                <w:i/>
              </w:rPr>
            </m:ctrlPr>
          </m:dPr>
          <m:e>
            <m:r>
              <w:rPr>
                <w:rFonts w:ascii="Cambria Math" w:hAnsi="Cambria Math"/>
              </w:rPr>
              <m:t>1×Z</m:t>
            </m:r>
          </m:e>
        </m:d>
      </m:oMath>
      <w:r w:rsidRPr="002A5EFB">
        <w:t xml:space="preserve">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w:t>
      </w:r>
    </w:p>
    <w:p w:rsidR="00C7164A" w:rsidRPr="00EE433D" w:rsidRDefault="00C7164A" w:rsidP="00C7164A">
      <w:pPr>
        <w:pStyle w:val="ListParagraph"/>
        <w:numPr>
          <w:ilvl w:val="0"/>
          <w:numId w:val="22"/>
        </w:numPr>
      </w:pPr>
      <w:r w:rsidRPr="002A5EFB">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A5EFB">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A5EFB">
        <w:t xml:space="preserve"> slot for each subcarrier of the relative phase error (relative </w:t>
      </w:r>
      <w:r>
        <w:t xml:space="preserve">to </w:t>
      </w:r>
      <w:r w:rsidRPr="002A5EFB">
        <w:t xml:space="preserve">the </w:t>
      </w:r>
      <w:r w:rsidRPr="00EE433D">
        <w:t xml:space="preserve">reference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w:t>
      </w:r>
    </w:p>
    <w:p w:rsidR="00C7164A" w:rsidRPr="00EE433D" w:rsidRDefault="00C7164A" w:rsidP="00C7164A">
      <w:pPr>
        <w:pStyle w:val="ListParagraph"/>
        <w:numPr>
          <w:ilvl w:val="0"/>
          <w:numId w:val="8"/>
        </w:numPr>
        <w:spacing w:line="360" w:lineRule="auto"/>
      </w:pPr>
      <w:r w:rsidRPr="00EE433D">
        <w:t>Output format: one vector of dimension</w:t>
      </w:r>
      <m:oMath>
        <m:r>
          <w:rPr>
            <w:rFonts w:ascii="Cambria Math" w:hAnsi="Cambria Math"/>
          </w:rPr>
          <m:t xml:space="preserve"> </m:t>
        </m:r>
        <m:d>
          <m:dPr>
            <m:begChr m:val="["/>
            <m:endChr m:val="]"/>
            <m:ctrlPr>
              <w:rPr>
                <w:rFonts w:ascii="Cambria Math" w:hAnsi="Cambria Math"/>
                <w:i/>
              </w:rPr>
            </m:ctrlPr>
          </m:dPr>
          <m:e>
            <m:r>
              <w:rPr>
                <w:rFonts w:ascii="Cambria Math" w:hAnsi="Cambria Math"/>
              </w:rPr>
              <m:t>1×Z</m:t>
            </m:r>
          </m:e>
        </m:d>
      </m:oMath>
      <w:r w:rsidRPr="00EE433D">
        <w:t>, subcarrier relative phase errors of a slot.</w:t>
      </w:r>
    </w:p>
    <w:p w:rsidR="00C7164A" w:rsidRPr="00EE433D" w:rsidRDefault="00C7164A" w:rsidP="00C7164A">
      <w:pPr>
        <w:pStyle w:val="ListParagraph"/>
        <w:numPr>
          <w:ilvl w:val="0"/>
          <w:numId w:val="22"/>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calculation for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EE433D">
        <w:t xml:space="preserve"> slot of the relative phase error based on the quadratic mean (RMS) of the subcarrier relative phase errors determined in step 5 (previous step). </w:t>
      </w:r>
    </w:p>
    <w:p w:rsidR="00C7164A" w:rsidRPr="00EE433D" w:rsidRDefault="00C7164A" w:rsidP="00C7164A">
      <w:pPr>
        <w:pStyle w:val="ListParagraph"/>
        <w:numPr>
          <w:ilvl w:val="0"/>
          <w:numId w:val="7"/>
        </w:numPr>
        <w:spacing w:line="360" w:lineRule="auto"/>
      </w:pPr>
      <w:r w:rsidRPr="00EE433D">
        <w:t xml:space="preserve">Output format: one vector of dimension </w:t>
      </w:r>
      <m:oMath>
        <m:d>
          <m:dPr>
            <m:begChr m:val="["/>
            <m:endChr m:val="]"/>
            <m:ctrlPr>
              <w:rPr>
                <w:rFonts w:ascii="Cambria Math" w:hAnsi="Cambria Math"/>
                <w:i/>
              </w:rPr>
            </m:ctrlPr>
          </m:dPr>
          <m:e>
            <m:r>
              <w:rPr>
                <w:rFonts w:ascii="Cambria Math" w:hAnsi="Cambria Math"/>
              </w:rPr>
              <m:t>1×1</m:t>
            </m:r>
          </m:e>
        </m:d>
      </m:oMath>
      <w:r w:rsidRPr="00EE433D">
        <w:t>, “relative phase error” for a slot.</w:t>
      </w:r>
    </w:p>
    <w:p w:rsidR="00C7164A" w:rsidRPr="00EE433D" w:rsidRDefault="00C7164A" w:rsidP="00C7164A">
      <w:pPr>
        <w:pStyle w:val="ListParagraph"/>
        <w:numPr>
          <w:ilvl w:val="0"/>
          <w:numId w:val="22"/>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repeat steps 3 to 6 for each slot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1×Y</m:t>
            </m:r>
          </m:e>
        </m:d>
      </m:oMath>
      <w:r w:rsidRPr="00EE433D">
        <w:t xml:space="preserve">, “relative phase error” for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2"/>
        </w:numPr>
      </w:pPr>
      <w:r w:rsidRPr="00EE433D">
        <w:t xml:space="preserve">For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 calculate the maximum value among the “phase difference” (relative phase error) values of the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xml:space="preserve">, “maximum phase difference” among all slots of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EE433D">
        <w:t xml:space="preserve"> bundle.</w:t>
      </w:r>
    </w:p>
    <w:p w:rsidR="00C7164A" w:rsidRPr="00EE433D" w:rsidRDefault="00C7164A" w:rsidP="00C7164A">
      <w:pPr>
        <w:pStyle w:val="ListParagraph"/>
        <w:numPr>
          <w:ilvl w:val="0"/>
          <w:numId w:val="22"/>
        </w:numPr>
      </w:pPr>
      <w:r w:rsidRPr="00EE433D">
        <w:t>For each other bundle of the measurement interval (composed of X bundles), repeat steps 1 to 8.</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1×X</m:t>
            </m:r>
          </m:e>
        </m:d>
      </m:oMath>
      <w:r w:rsidRPr="00EE433D">
        <w:t>, “maximum phase difference” among all slots for each bundle.</w:t>
      </w:r>
    </w:p>
    <w:p w:rsidR="00C7164A" w:rsidRPr="00EE433D" w:rsidRDefault="00C7164A" w:rsidP="00C7164A">
      <w:pPr>
        <w:pStyle w:val="ListParagraph"/>
        <w:numPr>
          <w:ilvl w:val="0"/>
          <w:numId w:val="22"/>
        </w:numPr>
      </w:pPr>
      <w:r w:rsidRPr="00EE433D">
        <w:t xml:space="preserve">Calculate the maximum </w:t>
      </w:r>
      <w:bookmarkStart w:id="17" w:name="_GoBack"/>
      <w:bookmarkEnd w:id="17"/>
      <w:r w:rsidRPr="00EE433D">
        <w:t>value among the “phase difference” (relative phase error) values of the bundles of the measurement interval.</w:t>
      </w:r>
    </w:p>
    <w:p w:rsidR="00C7164A" w:rsidRPr="00EE433D" w:rsidRDefault="00C7164A" w:rsidP="00C7164A">
      <w:pPr>
        <w:pStyle w:val="ListParagraph"/>
        <w:numPr>
          <w:ilvl w:val="0"/>
          <w:numId w:val="7"/>
        </w:numPr>
        <w:spacing w:line="360" w:lineRule="auto"/>
      </w:pPr>
      <w:r w:rsidRPr="00EE433D">
        <w:t xml:space="preserve">Output format: </w:t>
      </w:r>
      <m:oMath>
        <m:d>
          <m:dPr>
            <m:begChr m:val="["/>
            <m:endChr m:val="]"/>
            <m:ctrlPr>
              <w:rPr>
                <w:rFonts w:ascii="Cambria Math" w:hAnsi="Cambria Math"/>
                <w:i/>
              </w:rPr>
            </m:ctrlPr>
          </m:dPr>
          <m:e>
            <m:r>
              <w:rPr>
                <w:rFonts w:ascii="Cambria Math" w:hAnsi="Cambria Math"/>
              </w:rPr>
              <m:t>1×1</m:t>
            </m:r>
          </m:e>
        </m:d>
      </m:oMath>
      <w:r w:rsidRPr="00EE433D">
        <w:t>, “maximum phase difference” among all slots and all bundles.</w:t>
      </w:r>
      <w:bookmarkEnd w:id="15"/>
    </w:p>
    <w:bookmarkEnd w:id="16"/>
    <w:p w:rsidR="002B61BD" w:rsidRPr="00BC0759" w:rsidRDefault="002B61BD" w:rsidP="002B61BD">
      <w:pPr>
        <w:pStyle w:val="Heading2"/>
        <w:rPr>
          <w:color w:val="FF0000"/>
        </w:rPr>
      </w:pPr>
      <w:r w:rsidRPr="00BC0759">
        <w:rPr>
          <w:color w:val="FF0000"/>
        </w:rPr>
        <w:t>&lt; end of changes &gt;</w:t>
      </w:r>
    </w:p>
    <w:p w:rsidR="002B61BD" w:rsidRDefault="002B61BD">
      <w:pPr>
        <w:overflowPunct/>
        <w:autoSpaceDE/>
        <w:autoSpaceDN/>
        <w:adjustRightInd/>
        <w:spacing w:after="0"/>
        <w:textAlignment w:val="auto"/>
      </w:pPr>
      <w:r>
        <w:br w:type="page"/>
      </w:r>
    </w:p>
    <w:p w:rsidR="001C0ED8" w:rsidRDefault="001C0ED8">
      <w:pPr>
        <w:overflowPunct/>
        <w:autoSpaceDE/>
        <w:autoSpaceDN/>
        <w:adjustRightInd/>
        <w:spacing w:after="0"/>
        <w:textAlignment w:val="auto"/>
      </w:pPr>
    </w:p>
    <w:p w:rsidR="001C0ED8" w:rsidRDefault="001C0ED8" w:rsidP="001C0ED8">
      <w:pPr>
        <w:pStyle w:val="Heading1"/>
      </w:pPr>
      <w:r w:rsidRPr="002D7716">
        <w:t>A</w:t>
      </w:r>
      <w:r>
        <w:t>NNEX</w:t>
      </w:r>
      <w:r w:rsidRPr="002D7716">
        <w:t xml:space="preserve"> </w:t>
      </w:r>
      <w:r w:rsidR="002B61BD">
        <w:t>C</w:t>
      </w:r>
      <w:r w:rsidRPr="002D7716">
        <w:t xml:space="preserve"> – </w:t>
      </w:r>
      <w:r w:rsidRPr="001C0ED8">
        <w:t>6</w:t>
      </w:r>
      <w:r w:rsidR="00D164EA" w:rsidRPr="00D164EA">
        <w:t>.4.2.5 Phase continuity requirements for DMRS bundlin</w:t>
      </w:r>
      <w:r w:rsidR="00D164EA">
        <w:t>g – FR1</w:t>
      </w:r>
    </w:p>
    <w:p w:rsidR="00D164EA" w:rsidRDefault="00D164EA" w:rsidP="00D164EA">
      <w:r w:rsidRPr="00BB1676">
        <w:t xml:space="preserve">For reference is given below the 6.4.2.5 requirements </w:t>
      </w:r>
      <w:r w:rsidR="00D45B30" w:rsidRPr="00BB1676">
        <w:t>[1]</w:t>
      </w:r>
      <w:r w:rsidRPr="00BB1676">
        <w:t xml:space="preserve"> including the list of conditions (</w:t>
      </w:r>
      <w:r w:rsidR="00D45B30" w:rsidRPr="00BB1676">
        <w:t>[1]</w:t>
      </w:r>
      <w:r w:rsidRPr="00BB1676">
        <w:t xml:space="preserve"> was approved in RP-220360 </w:t>
      </w:r>
      <w:r w:rsidR="00D45B30" w:rsidRPr="00BB1676">
        <w:t xml:space="preserve">but </w:t>
      </w:r>
      <w:r w:rsidRPr="00BB1676">
        <w:t xml:space="preserve">was not implemented in </w:t>
      </w:r>
      <w:r w:rsidR="00D45B30" w:rsidRPr="00BB1676">
        <w:t>[7]</w:t>
      </w:r>
      <w:r w:rsidRPr="00BB1676">
        <w:t>):</w:t>
      </w:r>
    </w:p>
    <w:p w:rsidR="00C146A2" w:rsidRDefault="00D164EA" w:rsidP="00210543">
      <w:r w:rsidRPr="00025B06">
        <w:rPr>
          <w:rFonts w:eastAsia="MS Mincho"/>
          <w:noProof/>
        </w:rPr>
        <mc:AlternateContent>
          <mc:Choice Requires="wps">
            <w:drawing>
              <wp:inline distT="0" distB="0" distL="0" distR="0" wp14:anchorId="4406B2DD" wp14:editId="5008A831">
                <wp:extent cx="6120765" cy="7152005"/>
                <wp:effectExtent l="0" t="0" r="13335" b="107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52005"/>
                        </a:xfrm>
                        <a:prstGeom prst="rect">
                          <a:avLst/>
                        </a:prstGeom>
                        <a:solidFill>
                          <a:srgbClr val="FFFFFF"/>
                        </a:solidFill>
                        <a:ln w="9525">
                          <a:solidFill>
                            <a:srgbClr val="000000"/>
                          </a:solidFill>
                          <a:miter lim="800000"/>
                          <a:headEnd/>
                          <a:tailEnd/>
                        </a:ln>
                      </wps:spPr>
                      <wps:txbx>
                        <w:txbxContent>
                          <w:p w:rsidR="002B61BD" w:rsidRPr="00F1792A" w:rsidRDefault="002B61BD" w:rsidP="00D164EA">
                            <w:pPr>
                              <w:pStyle w:val="Heading4"/>
                              <w:rPr>
                                <w:sz w:val="22"/>
                              </w:rPr>
                            </w:pPr>
                            <w:bookmarkStart w:id="18" w:name="_Toc21344332"/>
                            <w:bookmarkStart w:id="19" w:name="_Toc29801818"/>
                            <w:bookmarkStart w:id="20" w:name="_Toc29802242"/>
                            <w:bookmarkStart w:id="21" w:name="_Toc29802867"/>
                            <w:bookmarkStart w:id="22" w:name="_Toc36107609"/>
                            <w:bookmarkStart w:id="23" w:name="_Toc37251375"/>
                            <w:bookmarkStart w:id="24" w:name="_Toc45888239"/>
                            <w:bookmarkStart w:id="25" w:name="_Toc45888838"/>
                            <w:bookmarkStart w:id="26" w:name="_Toc61367516"/>
                            <w:bookmarkStart w:id="27" w:name="_Toc61372899"/>
                            <w:bookmarkStart w:id="28" w:name="_Toc68230847"/>
                            <w:bookmarkStart w:id="29" w:name="_Toc69084260"/>
                            <w:bookmarkStart w:id="30" w:name="_Toc75467270"/>
                            <w:bookmarkStart w:id="31" w:name="_Toc76509292"/>
                            <w:bookmarkStart w:id="32" w:name="_Toc76718282"/>
                            <w:bookmarkStart w:id="33" w:name="_Toc83580613"/>
                            <w:bookmarkStart w:id="34" w:name="_Toc84405122"/>
                            <w:bookmarkStart w:id="35" w:name="_Toc84413731"/>
                            <w:r w:rsidRPr="00F1792A">
                              <w:rPr>
                                <w:sz w:val="22"/>
                              </w:rPr>
                              <w:t>6.4.2.5</w:t>
                            </w:r>
                            <w:r w:rsidRPr="00F1792A">
                              <w:rPr>
                                <w:sz w:val="22"/>
                              </w:rPr>
                              <w:tab/>
                              <w:t>Phase continuity requirements for DMRS bundling</w:t>
                            </w:r>
                          </w:p>
                          <w:p w:rsidR="002B61BD" w:rsidRPr="00F1792A" w:rsidRDefault="002B61BD" w:rsidP="00D164EA">
                            <w:pPr>
                              <w:rPr>
                                <w:sz w:val="18"/>
                              </w:rPr>
                            </w:pPr>
                            <w:r w:rsidRPr="00F1792A">
                              <w:rPr>
                                <w:sz w:val="18"/>
                              </w:rPr>
                              <w:t xml:space="preserve">For bands that UE indicates the support of DMRS bundling, the maximum allowable difference between the measured phase value in any slot </w:t>
                            </w:r>
                            <w:r w:rsidRPr="00F1792A">
                              <w:rPr>
                                <w:i/>
                                <w:sz w:val="18"/>
                              </w:rPr>
                              <w:t>p-1</w:t>
                            </w:r>
                            <w:r w:rsidRPr="00F1792A">
                              <w:rPr>
                                <w:sz w:val="18"/>
                              </w:rPr>
                              <w:t xml:space="preserve"> and slot </w:t>
                            </w:r>
                            <w:r w:rsidRPr="00F1792A">
                              <w:rPr>
                                <w:i/>
                                <w:sz w:val="18"/>
                              </w:rPr>
                              <w:t>p</w:t>
                            </w:r>
                            <w:r w:rsidRPr="00F1792A">
                              <w:rPr>
                                <w:sz w:val="18"/>
                              </w:rPr>
                              <w:t xml:space="preserve">, or slot 0 and any slot </w:t>
                            </w:r>
                            <w:r w:rsidRPr="00F1792A">
                              <w:rPr>
                                <w:i/>
                                <w:sz w:val="18"/>
                              </w:rPr>
                              <w:t>p</w:t>
                            </w:r>
                            <w:r w:rsidRPr="00F1792A">
                              <w:rPr>
                                <w:sz w:val="18"/>
                              </w:rP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sidRPr="00F1792A">
                              <w:rPr>
                                <w:i/>
                                <w:sz w:val="18"/>
                              </w:rPr>
                              <w:t>maxDMRS-BundlingDuration</w:t>
                            </w:r>
                            <w:proofErr w:type="spellEnd"/>
                            <w:r w:rsidRPr="00F1792A">
                              <w:rPr>
                                <w:sz w:val="18"/>
                              </w:rPr>
                              <w:t>], and defined for each frequency band separately. The phase value for each slot is measured as shown in Annex F.9. These requirements apply to PUCCH and PUSCH transmissions with DFT-s-OFDM and CP-OFDM waveforms.</w:t>
                            </w:r>
                          </w:p>
                          <w:p w:rsidR="002B61BD" w:rsidRPr="00F1792A" w:rsidRDefault="002B61BD" w:rsidP="00D164EA">
                            <w:pPr>
                              <w:keepNext/>
                              <w:keepLines/>
                              <w:spacing w:before="60"/>
                              <w:jc w:val="center"/>
                              <w:rPr>
                                <w:rFonts w:ascii="Arial" w:hAnsi="Arial"/>
                                <w:b/>
                                <w:sz w:val="18"/>
                                <w:lang w:eastAsia="zh-CN"/>
                              </w:rPr>
                            </w:pPr>
                            <w:r w:rsidRPr="00F1792A">
                              <w:rPr>
                                <w:rFonts w:ascii="Arial" w:hAnsi="Arial"/>
                                <w:b/>
                                <w:sz w:val="18"/>
                              </w:rPr>
                              <w:t xml:space="preserve">Table 6.4.2.5-1: Maximum allowable phase difference </w:t>
                            </w:r>
                            <w:r w:rsidRPr="00F1792A">
                              <w:rPr>
                                <w:rFonts w:ascii="Arial" w:hAnsi="Arial" w:hint="eastAsia"/>
                                <w:b/>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B61BD" w:rsidRPr="00F1792A" w:rsidTr="00B233CD">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sz w:val="16"/>
                                      <w:lang w:eastAsia="zh-CN"/>
                                    </w:rPr>
                                  </w:pPr>
                                  <w:r w:rsidRPr="00F1792A">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sz w:val="16"/>
                                      <w:lang w:eastAsia="zh-CN"/>
                                    </w:rPr>
                                  </w:pPr>
                                  <w:r w:rsidRPr="00F1792A">
                                    <w:rPr>
                                      <w:rFonts w:ascii="Arial" w:hAnsi="Arial" w:hint="eastAsia"/>
                                      <w:b/>
                                      <w:sz w:val="16"/>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2B61BD" w:rsidRPr="00F1792A" w:rsidRDefault="002B61BD" w:rsidP="00B233CD">
                                  <w:pPr>
                                    <w:keepNext/>
                                    <w:keepLines/>
                                    <w:spacing w:after="0"/>
                                    <w:jc w:val="center"/>
                                    <w:rPr>
                                      <w:sz w:val="18"/>
                                      <w:lang w:eastAsia="zh-CN"/>
                                    </w:rPr>
                                  </w:pPr>
                                  <w:r w:rsidRPr="00F1792A">
                                    <w:rPr>
                                      <w:rFonts w:ascii="Arial" w:hAnsi="Arial" w:hint="eastAsia"/>
                                      <w:b/>
                                      <w:sz w:val="16"/>
                                      <w:lang w:eastAsia="zh-CN"/>
                                    </w:rPr>
                                    <w:t>P</w:t>
                                  </w:r>
                                  <w:r w:rsidRPr="00F1792A">
                                    <w:rPr>
                                      <w:rFonts w:ascii="Arial" w:hAnsi="Arial"/>
                                      <w:b/>
                                      <w:sz w:val="16"/>
                                    </w:rPr>
                                    <w:t xml:space="preserve">hase </w:t>
                                  </w:r>
                                  <w:r w:rsidRPr="00F1792A">
                                    <w:rPr>
                                      <w:rFonts w:ascii="Arial" w:hAnsi="Arial" w:hint="eastAsia"/>
                                      <w:b/>
                                      <w:sz w:val="16"/>
                                      <w:lang w:eastAsia="zh-CN"/>
                                    </w:rPr>
                                    <w:t>d</w:t>
                                  </w:r>
                                  <w:r w:rsidRPr="00F1792A">
                                    <w:rPr>
                                      <w:rFonts w:ascii="Arial" w:hAnsi="Arial"/>
                                      <w:b/>
                                      <w:sz w:val="16"/>
                                    </w:rPr>
                                    <w:t xml:space="preserve">ifference </w:t>
                                  </w:r>
                                  <w:r w:rsidRPr="00F1792A">
                                    <w:rPr>
                                      <w:rFonts w:ascii="Arial" w:hAnsi="Arial" w:hint="eastAsia"/>
                                      <w:b/>
                                      <w:sz w:val="16"/>
                                      <w:lang w:eastAsia="zh-CN"/>
                                    </w:rPr>
                                    <w:t xml:space="preserve">between any slot </w:t>
                                  </w:r>
                                  <w:r w:rsidRPr="00F1792A">
                                    <w:rPr>
                                      <w:rFonts w:ascii="Arial" w:hAnsi="Arial"/>
                                      <w:b/>
                                      <w:i/>
                                      <w:sz w:val="16"/>
                                      <w:lang w:eastAsia="zh-CN"/>
                                    </w:rPr>
                                    <w:t>p-1</w:t>
                                  </w:r>
                                  <w:r w:rsidRPr="00F1792A">
                                    <w:rPr>
                                      <w:rFonts w:ascii="Arial" w:hAnsi="Arial" w:hint="eastAsia"/>
                                      <w:b/>
                                      <w:sz w:val="16"/>
                                      <w:lang w:eastAsia="zh-CN"/>
                                    </w:rPr>
                                    <w:t xml:space="preserve"> and slot </w:t>
                                  </w:r>
                                  <w:r w:rsidRPr="00F1792A">
                                    <w:rPr>
                                      <w:rFonts w:ascii="Arial" w:hAnsi="Arial"/>
                                      <w:b/>
                                      <w:i/>
                                      <w:sz w:val="16"/>
                                      <w:lang w:eastAsia="zh-CN"/>
                                    </w:rPr>
                                    <w:t>p</w:t>
                                  </w:r>
                                  <w:r w:rsidRPr="00F1792A">
                                    <w:rPr>
                                      <w:sz w:val="18"/>
                                      <w:lang w:eastAsia="zh-CN"/>
                                    </w:rPr>
                                    <w:t xml:space="preserve"> </w:t>
                                  </w:r>
                                </w:p>
                                <w:p w:rsidR="002B61BD" w:rsidRPr="00F1792A" w:rsidRDefault="002B61BD" w:rsidP="00B233CD">
                                  <w:pPr>
                                    <w:keepNext/>
                                    <w:keepLines/>
                                    <w:spacing w:after="0"/>
                                    <w:jc w:val="center"/>
                                    <w:rPr>
                                      <w:rFonts w:ascii="Arial" w:hAnsi="Arial" w:cs="Arial"/>
                                      <w:b/>
                                      <w:sz w:val="16"/>
                                      <w:lang w:eastAsia="zh-CN"/>
                                    </w:rPr>
                                  </w:pPr>
                                  <w:r w:rsidRPr="00F1792A">
                                    <w:rPr>
                                      <w:rFonts w:ascii="Arial" w:hAnsi="Arial"/>
                                      <w:b/>
                                      <w:sz w:val="16"/>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i/>
                                      <w:sz w:val="16"/>
                                      <w:lang w:eastAsia="zh-CN"/>
                                    </w:rPr>
                                  </w:pPr>
                                  <w:r w:rsidRPr="00F1792A">
                                    <w:rPr>
                                      <w:rFonts w:ascii="Arial" w:hAnsi="Arial" w:hint="eastAsia"/>
                                      <w:b/>
                                      <w:sz w:val="16"/>
                                      <w:lang w:eastAsia="zh-CN"/>
                                    </w:rPr>
                                    <w:t>P</w:t>
                                  </w:r>
                                  <w:r w:rsidRPr="00F1792A">
                                    <w:rPr>
                                      <w:rFonts w:ascii="Arial" w:hAnsi="Arial"/>
                                      <w:b/>
                                      <w:sz w:val="16"/>
                                    </w:rPr>
                                    <w:t xml:space="preserve">hase </w:t>
                                  </w:r>
                                  <w:r w:rsidRPr="00F1792A">
                                    <w:rPr>
                                      <w:rFonts w:ascii="Arial" w:hAnsi="Arial" w:hint="eastAsia"/>
                                      <w:b/>
                                      <w:sz w:val="16"/>
                                      <w:lang w:eastAsia="zh-CN"/>
                                    </w:rPr>
                                    <w:t>d</w:t>
                                  </w:r>
                                  <w:r w:rsidRPr="00F1792A">
                                    <w:rPr>
                                      <w:rFonts w:ascii="Arial" w:hAnsi="Arial"/>
                                      <w:b/>
                                      <w:sz w:val="16"/>
                                    </w:rPr>
                                    <w:t xml:space="preserve">ifference </w:t>
                                  </w:r>
                                  <w:r w:rsidRPr="00F1792A">
                                    <w:rPr>
                                      <w:rFonts w:ascii="Arial" w:hAnsi="Arial" w:hint="eastAsia"/>
                                      <w:b/>
                                      <w:sz w:val="16"/>
                                      <w:lang w:eastAsia="zh-CN"/>
                                    </w:rPr>
                                    <w:t xml:space="preserve">between slot </w:t>
                                  </w:r>
                                  <w:r w:rsidRPr="00F1792A">
                                    <w:rPr>
                                      <w:rFonts w:ascii="Arial" w:hAnsi="Arial"/>
                                      <w:b/>
                                      <w:i/>
                                      <w:sz w:val="16"/>
                                      <w:lang w:eastAsia="zh-CN"/>
                                    </w:rPr>
                                    <w:t>0</w:t>
                                  </w:r>
                                  <w:r w:rsidRPr="00F1792A">
                                    <w:rPr>
                                      <w:rFonts w:ascii="Arial" w:hAnsi="Arial" w:hint="eastAsia"/>
                                      <w:b/>
                                      <w:sz w:val="16"/>
                                      <w:lang w:eastAsia="zh-CN"/>
                                    </w:rPr>
                                    <w:t xml:space="preserve"> and</w:t>
                                  </w:r>
                                  <w:r w:rsidRPr="00F1792A">
                                    <w:rPr>
                                      <w:rFonts w:ascii="Arial" w:hAnsi="Arial"/>
                                      <w:b/>
                                      <w:sz w:val="16"/>
                                      <w:lang w:eastAsia="zh-CN"/>
                                    </w:rPr>
                                    <w:t xml:space="preserve"> any</w:t>
                                  </w:r>
                                  <w:r w:rsidRPr="00F1792A">
                                    <w:rPr>
                                      <w:rFonts w:ascii="Arial" w:hAnsi="Arial" w:hint="eastAsia"/>
                                      <w:b/>
                                      <w:sz w:val="16"/>
                                      <w:lang w:eastAsia="zh-CN"/>
                                    </w:rPr>
                                    <w:t xml:space="preserve"> slot </w:t>
                                  </w:r>
                                  <w:r w:rsidRPr="00F1792A">
                                    <w:rPr>
                                      <w:rFonts w:ascii="Arial" w:hAnsi="Arial"/>
                                      <w:b/>
                                      <w:i/>
                                      <w:sz w:val="16"/>
                                      <w:lang w:eastAsia="zh-CN"/>
                                    </w:rPr>
                                    <w:t>p</w:t>
                                  </w:r>
                                </w:p>
                                <w:p w:rsidR="002B61BD" w:rsidRPr="00F1792A" w:rsidRDefault="002B61BD" w:rsidP="00B233CD">
                                  <w:pPr>
                                    <w:keepNext/>
                                    <w:keepLines/>
                                    <w:spacing w:after="0"/>
                                    <w:jc w:val="center"/>
                                    <w:rPr>
                                      <w:rFonts w:ascii="Arial" w:hAnsi="Arial"/>
                                      <w:b/>
                                      <w:sz w:val="16"/>
                                      <w:lang w:eastAsia="zh-CN"/>
                                    </w:rPr>
                                  </w:pPr>
                                  <w:r w:rsidRPr="00F1792A">
                                    <w:rPr>
                                      <w:rFonts w:ascii="Arial" w:hAnsi="Arial"/>
                                      <w:b/>
                                      <w:sz w:val="16"/>
                                      <w:lang w:eastAsia="zh-CN"/>
                                    </w:rPr>
                                    <w:t>(NOTE 3)</w:t>
                                  </w:r>
                                </w:p>
                              </w:tc>
                            </w:tr>
                            <w:tr w:rsidR="002B61BD" w:rsidRPr="00F1792A" w:rsidTr="00B233CD">
                              <w:trPr>
                                <w:trHeight w:val="187"/>
                                <w:jc w:val="center"/>
                              </w:trPr>
                              <w:tc>
                                <w:tcPr>
                                  <w:tcW w:w="1842" w:type="dxa"/>
                                  <w:tcBorders>
                                    <w:top w:val="single" w:sz="4" w:space="0" w:color="auto"/>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rPr>
                                    <w:t>Pi/2 BPSK, QPSK</w:t>
                                  </w:r>
                                </w:p>
                              </w:tc>
                              <w:tc>
                                <w:tcPr>
                                  <w:tcW w:w="2734" w:type="dxa"/>
                                  <w:vMerge w:val="restart"/>
                                  <w:tcBorders>
                                    <w:top w:val="single" w:sz="4" w:space="0" w:color="auto"/>
                                    <w:left w:val="single" w:sz="4" w:space="0" w:color="auto"/>
                                    <w:right w:val="single" w:sz="4" w:space="0" w:color="auto"/>
                                  </w:tcBorders>
                                  <w:vAlign w:val="center"/>
                                  <w:hideMark/>
                                </w:tcPr>
                                <w:p w:rsidR="002B61BD" w:rsidRPr="00F1792A" w:rsidRDefault="002B61BD" w:rsidP="00B233CD">
                                  <w:pPr>
                                    <w:keepNext/>
                                    <w:keepLines/>
                                    <w:spacing w:after="0"/>
                                    <w:jc w:val="center"/>
                                    <w:rPr>
                                      <w:rFonts w:ascii="Arial" w:hAnsi="Arial" w:cs="Arial"/>
                                      <w:b/>
                                      <w:sz w:val="16"/>
                                    </w:rPr>
                                  </w:pPr>
                                  <w:r w:rsidRPr="00F1792A">
                                    <w:rPr>
                                      <w:rFonts w:ascii="Arial" w:hAnsi="Arial"/>
                                      <w:sz w:val="16"/>
                                      <w:lang w:eastAsia="zh-CN"/>
                                    </w:rPr>
                                    <w:t>[25]</w:t>
                                  </w:r>
                                  <w:r w:rsidRPr="00F1792A">
                                    <w:rPr>
                                      <w:rFonts w:ascii="Arial" w:hAnsi="Arial"/>
                                      <w:sz w:val="16"/>
                                    </w:rPr>
                                    <w:t xml:space="preserve"> degrees</w:t>
                                  </w:r>
                                </w:p>
                              </w:tc>
                              <w:tc>
                                <w:tcPr>
                                  <w:tcW w:w="2491" w:type="dxa"/>
                                  <w:vMerge w:val="restart"/>
                                  <w:tcBorders>
                                    <w:top w:val="single" w:sz="4" w:space="0" w:color="auto"/>
                                    <w:left w:val="single" w:sz="4" w:space="0" w:color="auto"/>
                                    <w:right w:val="single" w:sz="4" w:space="0" w:color="auto"/>
                                  </w:tcBorders>
                                  <w:vAlign w:val="center"/>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lang w:eastAsia="zh-CN"/>
                                    </w:rPr>
                                    <w:t>[30] degrees</w:t>
                                  </w:r>
                                </w:p>
                              </w:tc>
                            </w:tr>
                            <w:tr w:rsidR="002B61BD" w:rsidRPr="00F1792A" w:rsidTr="00B233CD">
                              <w:trPr>
                                <w:trHeight w:val="187"/>
                                <w:jc w:val="center"/>
                              </w:trPr>
                              <w:tc>
                                <w:tcPr>
                                  <w:tcW w:w="1842" w:type="dxa"/>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hint="eastAsia"/>
                                      <w:sz w:val="16"/>
                                      <w:lang w:eastAsia="zh-CN"/>
                                    </w:rPr>
                                    <w:t>PUCCH</w:t>
                                  </w:r>
                                </w:p>
                              </w:tc>
                              <w:tc>
                                <w:tcPr>
                                  <w:tcW w:w="2788" w:type="dxa"/>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rPr>
                                    <w:t xml:space="preserve">Pi/2 BPSK, </w:t>
                                  </w:r>
                                  <w:r w:rsidRPr="00F1792A">
                                    <w:rPr>
                                      <w:rFonts w:ascii="Arial" w:hAnsi="Arial" w:hint="eastAsia"/>
                                      <w:sz w:val="16"/>
                                      <w:lang w:eastAsia="zh-CN"/>
                                    </w:rPr>
                                    <w:t xml:space="preserve">BPSK, </w:t>
                                  </w:r>
                                  <w:r w:rsidRPr="00F1792A">
                                    <w:rPr>
                                      <w:rFonts w:ascii="Arial" w:hAnsi="Arial"/>
                                      <w:sz w:val="16"/>
                                    </w:rPr>
                                    <w:t>QPSK</w:t>
                                  </w:r>
                                </w:p>
                              </w:tc>
                              <w:tc>
                                <w:tcPr>
                                  <w:tcW w:w="2734" w:type="dxa"/>
                                  <w:vMerge/>
                                  <w:tcBorders>
                                    <w:left w:val="single" w:sz="4" w:space="0" w:color="auto"/>
                                    <w:right w:val="single" w:sz="4" w:space="0" w:color="auto"/>
                                  </w:tcBorders>
                                  <w:vAlign w:val="center"/>
                                </w:tcPr>
                                <w:p w:rsidR="002B61BD" w:rsidRPr="00F1792A" w:rsidRDefault="002B61BD" w:rsidP="00B233CD">
                                  <w:pPr>
                                    <w:keepNext/>
                                    <w:keepLines/>
                                    <w:spacing w:after="0"/>
                                    <w:jc w:val="center"/>
                                    <w:rPr>
                                      <w:rFonts w:ascii="Arial" w:hAnsi="Arial"/>
                                      <w:sz w:val="16"/>
                                      <w:lang w:eastAsia="zh-CN"/>
                                    </w:rPr>
                                  </w:pPr>
                                </w:p>
                              </w:tc>
                              <w:tc>
                                <w:tcPr>
                                  <w:tcW w:w="2491" w:type="dxa"/>
                                  <w:vMerge/>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p>
                              </w:tc>
                            </w:tr>
                            <w:tr w:rsidR="002B61BD" w:rsidRPr="00F1792A" w:rsidTr="00B233CD">
                              <w:trPr>
                                <w:trHeight w:val="187"/>
                                <w:jc w:val="center"/>
                              </w:trPr>
                              <w:tc>
                                <w:tcPr>
                                  <w:tcW w:w="9855" w:type="dxa"/>
                                  <w:gridSpan w:val="4"/>
                                  <w:tcBorders>
                                    <w:left w:val="single" w:sz="4" w:space="0" w:color="auto"/>
                                    <w:right w:val="single" w:sz="4" w:space="0" w:color="auto"/>
                                  </w:tcBorders>
                                </w:tcPr>
                                <w:p w:rsidR="002B61BD" w:rsidRPr="00F1792A" w:rsidRDefault="002B61BD" w:rsidP="00B233CD">
                                  <w:pPr>
                                    <w:pStyle w:val="TAN"/>
                                    <w:rPr>
                                      <w:sz w:val="16"/>
                                      <w:lang w:eastAsia="zh-CN"/>
                                    </w:rPr>
                                  </w:pPr>
                                  <w:r w:rsidRPr="00F1792A">
                                    <w:rPr>
                                      <w:sz w:val="16"/>
                                      <w:lang w:eastAsia="zh-CN"/>
                                    </w:rPr>
                                    <w:t xml:space="preserve">NOTE 1: </w:t>
                                  </w:r>
                                  <w:r w:rsidRPr="00F1792A">
                                    <w:rPr>
                                      <w:sz w:val="16"/>
                                      <w:lang w:eastAsia="zh-CN"/>
                                    </w:rPr>
                                    <w:tab/>
                                    <w:t xml:space="preserve">The UE capability of the length of maximum duration refers to the maximum time duration during which UE </w:t>
                                  </w:r>
                                  <w:proofErr w:type="gramStart"/>
                                  <w:r w:rsidRPr="00F1792A">
                                    <w:rPr>
                                      <w:sz w:val="16"/>
                                      <w:lang w:eastAsia="zh-CN"/>
                                    </w:rPr>
                                    <w:t>is able to</w:t>
                                  </w:r>
                                  <w:proofErr w:type="gramEnd"/>
                                  <w:r w:rsidRPr="00F1792A">
                                    <w:rPr>
                                      <w:sz w:val="16"/>
                                      <w:lang w:eastAsia="zh-CN"/>
                                    </w:rPr>
                                    <w:t xml:space="preserve"> meet the phase continuity requirements,</w:t>
                                  </w:r>
                                  <w:r w:rsidRPr="00F1792A">
                                    <w:rPr>
                                      <w:sz w:val="16"/>
                                    </w:rPr>
                                    <w:t xml:space="preserve"> </w:t>
                                  </w:r>
                                  <w:r w:rsidRPr="00F1792A">
                                    <w:rPr>
                                      <w:sz w:val="16"/>
                                      <w:lang w:eastAsia="zh-CN"/>
                                    </w:rPr>
                                    <w:t>assuming no phase consistency violating events defined in TS 38.214 in between.</w:t>
                                  </w:r>
                                </w:p>
                                <w:p w:rsidR="002B61BD" w:rsidRPr="00F1792A" w:rsidRDefault="002B61BD" w:rsidP="00B233CD">
                                  <w:pPr>
                                    <w:pStyle w:val="TAN"/>
                                    <w:rPr>
                                      <w:sz w:val="16"/>
                                      <w:lang w:eastAsia="zh-CN"/>
                                    </w:rPr>
                                  </w:pPr>
                                  <w:r w:rsidRPr="00F1792A">
                                    <w:rPr>
                                      <w:sz w:val="16"/>
                                      <w:lang w:eastAsia="zh-CN"/>
                                    </w:rPr>
                                    <w:t xml:space="preserve">NOTE 2: </w:t>
                                  </w:r>
                                  <w:r w:rsidRPr="00F1792A">
                                    <w:rPr>
                                      <w:sz w:val="16"/>
                                      <w:lang w:eastAsia="zh-CN"/>
                                    </w:rPr>
                                    <w:tab/>
                                    <w:t xml:space="preserve">This requirement applies for FDD and TDD bands, for supported DMRS bundling configurations </w:t>
                                  </w:r>
                                  <w:r w:rsidRPr="00F1792A">
                                    <w:rPr>
                                      <w:sz w:val="16"/>
                                      <w:lang w:val="fi-FI"/>
                                    </w:rPr>
                                    <w:t xml:space="preserve">≤ </w:t>
                                  </w:r>
                                  <w:r w:rsidRPr="00F1792A">
                                    <w:rPr>
                                      <w:sz w:val="16"/>
                                      <w:lang w:eastAsia="zh-CN"/>
                                    </w:rPr>
                                    <w:t>8 slots.</w:t>
                                  </w:r>
                                </w:p>
                                <w:p w:rsidR="002B61BD" w:rsidRPr="00F1792A" w:rsidRDefault="002B61BD" w:rsidP="00B233CD">
                                  <w:pPr>
                                    <w:pStyle w:val="TAN"/>
                                    <w:rPr>
                                      <w:sz w:val="16"/>
                                      <w:lang w:eastAsia="zh-CN"/>
                                    </w:rPr>
                                  </w:pPr>
                                  <w:r w:rsidRPr="00F1792A">
                                    <w:rPr>
                                      <w:sz w:val="16"/>
                                      <w:lang w:eastAsia="zh-CN"/>
                                    </w:rPr>
                                    <w:t xml:space="preserve">NOTE 3: </w:t>
                                  </w:r>
                                  <w:r w:rsidRPr="00F1792A">
                                    <w:rPr>
                                      <w:sz w:val="16"/>
                                      <w:lang w:eastAsia="zh-CN"/>
                                    </w:rPr>
                                    <w:tab/>
                                    <w:t xml:space="preserve">This requirement applies only for FDD bands, for supported DMRS bundling configurations </w:t>
                                  </w:r>
                                  <w:r w:rsidRPr="00F1792A">
                                    <w:rPr>
                                      <w:sz w:val="16"/>
                                    </w:rPr>
                                    <w:t>of</w:t>
                                  </w:r>
                                  <w:r w:rsidRPr="00F1792A">
                                    <w:rPr>
                                      <w:sz w:val="16"/>
                                      <w:lang w:eastAsia="zh-CN"/>
                                    </w:rPr>
                                    <w:t xml:space="preserve"> 16 slots.</w:t>
                                  </w:r>
                                </w:p>
                              </w:tc>
                            </w:tr>
                          </w:tbl>
                          <w:p w:rsidR="002B61BD" w:rsidRPr="001C53F3" w:rsidRDefault="002B61BD" w:rsidP="00D164EA">
                            <w:pPr>
                              <w:rPr>
                                <w:i/>
                                <w:sz w:val="18"/>
                                <w:lang w:eastAsia="zh-CN"/>
                              </w:rPr>
                            </w:pPr>
                          </w:p>
                          <w:p w:rsidR="002B61BD" w:rsidRPr="00F1792A" w:rsidRDefault="002B61BD" w:rsidP="00D164EA">
                            <w:pPr>
                              <w:rPr>
                                <w:sz w:val="18"/>
                                <w:lang w:val="en-US"/>
                              </w:rPr>
                            </w:pPr>
                            <w:r w:rsidRPr="001C53F3">
                              <w:rPr>
                                <w:sz w:val="18"/>
                                <w:lang w:val="en-US"/>
                              </w:rPr>
                              <w:t xml:space="preserve">The </w:t>
                            </w:r>
                            <w:r w:rsidRPr="00F1792A">
                              <w:rPr>
                                <w:sz w:val="18"/>
                                <w:lang w:val="en-US"/>
                              </w:rPr>
                              <w:t xml:space="preserve">above requirements </w:t>
                            </w:r>
                            <w:r w:rsidRPr="00F1792A">
                              <w:rPr>
                                <w:rFonts w:hint="eastAsia"/>
                                <w:sz w:val="18"/>
                                <w:lang w:val="en-US" w:eastAsia="zh-CN"/>
                              </w:rPr>
                              <w:t xml:space="preserve">are </w:t>
                            </w:r>
                            <w:r w:rsidRPr="00F1792A">
                              <w:rPr>
                                <w:sz w:val="18"/>
                                <w:lang w:val="en-US" w:eastAsia="zh-CN"/>
                              </w:rPr>
                              <w:t>applicable</w:t>
                            </w:r>
                            <w:r w:rsidRPr="00F1792A">
                              <w:rPr>
                                <w:rFonts w:hint="eastAsia"/>
                                <w:sz w:val="18"/>
                                <w:lang w:val="en-US" w:eastAsia="zh-CN"/>
                              </w:rPr>
                              <w:t xml:space="preserve"> </w:t>
                            </w:r>
                            <w:r w:rsidRPr="00F1792A">
                              <w:rPr>
                                <w:sz w:val="18"/>
                                <w:lang w:val="en-US"/>
                              </w:rPr>
                              <w:t xml:space="preserve">when </w:t>
                            </w:r>
                            <w:r w:rsidRPr="00F1792A">
                              <w:rPr>
                                <w:sz w:val="18"/>
                              </w:rPr>
                              <w:t xml:space="preserve">all the following conditions are met </w:t>
                            </w:r>
                            <w:r w:rsidRPr="00F1792A">
                              <w:rPr>
                                <w:sz w:val="18"/>
                                <w:lang w:val="en-US"/>
                              </w:rPr>
                              <w:t>within the measurement time window:</w:t>
                            </w:r>
                          </w:p>
                          <w:p w:rsidR="002B61BD" w:rsidRPr="00F1792A" w:rsidRDefault="002B61BD" w:rsidP="00D164EA">
                            <w:pPr>
                              <w:pStyle w:val="B1"/>
                              <w:rPr>
                                <w:sz w:val="18"/>
                                <w:lang w:val="en-US" w:eastAsia="zh-CN"/>
                              </w:rPr>
                            </w:pPr>
                            <w:r w:rsidRPr="00F1792A">
                              <w:rPr>
                                <w:rFonts w:eastAsia="Malgun Gothic"/>
                                <w:sz w:val="18"/>
                                <w:lang w:val="en-US"/>
                              </w:rPr>
                              <w:t>-</w:t>
                            </w:r>
                            <w:r w:rsidRPr="00F1792A">
                              <w:rPr>
                                <w:rFonts w:eastAsia="Malgun Gothic"/>
                                <w:sz w:val="18"/>
                                <w:lang w:val="en-US"/>
                              </w:rPr>
                              <w:tab/>
                              <w:t xml:space="preserve">RB allocation in terms of length and frequency position does not change, and intra-slot and inter-slot frequency hopping </w:t>
                            </w:r>
                            <w:r w:rsidRPr="00F1792A">
                              <w:rPr>
                                <w:sz w:val="18"/>
                                <w:lang w:val="en-US" w:eastAsia="zh-CN"/>
                              </w:rPr>
                              <w:t>is</w:t>
                            </w:r>
                            <w:r w:rsidRPr="00F1792A">
                              <w:rPr>
                                <w:rFonts w:hint="eastAsia"/>
                                <w:sz w:val="18"/>
                                <w:lang w:val="en-US" w:eastAsia="zh-CN"/>
                              </w:rPr>
                              <w:t xml:space="preserve"> not a</w:t>
                            </w:r>
                            <w:r w:rsidRPr="00F1792A">
                              <w:rPr>
                                <w:sz w:val="18"/>
                                <w:lang w:val="en-US" w:eastAsia="zh-CN"/>
                              </w:rPr>
                              <w:t>ctivated</w:t>
                            </w:r>
                            <w:r w:rsidRPr="00F1792A">
                              <w:rPr>
                                <w:rFonts w:eastAsia="Malgun Gothic"/>
                                <w:sz w:val="18"/>
                                <w:lang w:val="en-US"/>
                              </w:rPr>
                              <w:t>.</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r>
                            <w:r w:rsidRPr="00F1792A">
                              <w:rPr>
                                <w:rFonts w:eastAsia="SimSun"/>
                                <w:sz w:val="18"/>
                                <w:lang w:eastAsia="ja-JP"/>
                              </w:rPr>
                              <w:t>Modulation order does not change.</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t>No network commanded TA takes effect</w:t>
                            </w:r>
                            <w:r w:rsidRPr="00F1792A">
                              <w:rPr>
                                <w:sz w:val="18"/>
                                <w:lang w:val="en-US" w:eastAsia="zh-CN"/>
                              </w:rPr>
                              <w:t>.</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r>
                            <w:r w:rsidRPr="00F1792A">
                              <w:rPr>
                                <w:rFonts w:hint="eastAsia"/>
                                <w:sz w:val="18"/>
                                <w:lang w:eastAsia="zh-CN"/>
                              </w:rPr>
                              <w:t>T</w:t>
                            </w:r>
                            <w:r w:rsidRPr="00F1792A">
                              <w:rPr>
                                <w:sz w:val="18"/>
                                <w:lang w:eastAsia="zh-CN"/>
                              </w:rPr>
                              <w:t>he TPMI precoder</w:t>
                            </w:r>
                            <w:r w:rsidRPr="00F1792A">
                              <w:rPr>
                                <w:rFonts w:hint="eastAsia"/>
                                <w:sz w:val="18"/>
                                <w:lang w:eastAsia="zh-CN"/>
                              </w:rPr>
                              <w:t xml:space="preserve"> </w:t>
                            </w:r>
                            <w:r w:rsidRPr="00F1792A">
                              <w:rPr>
                                <w:rFonts w:eastAsia="SimSun"/>
                                <w:sz w:val="18"/>
                                <w:lang w:eastAsia="ja-JP"/>
                              </w:rPr>
                              <w:t>does not change</w:t>
                            </w:r>
                            <w:r w:rsidRPr="00F1792A">
                              <w:rPr>
                                <w:rFonts w:hint="eastAsia"/>
                                <w:sz w:val="18"/>
                                <w:lang w:eastAsia="zh-CN"/>
                              </w:rPr>
                              <w:t>.</w:t>
                            </w:r>
                          </w:p>
                          <w:p w:rsidR="002B61BD" w:rsidRPr="00F1792A" w:rsidRDefault="002B61BD" w:rsidP="00D164EA">
                            <w:pPr>
                              <w:pStyle w:val="B1"/>
                              <w:rPr>
                                <w:sz w:val="18"/>
                                <w:lang w:eastAsia="zh-CN"/>
                              </w:rPr>
                            </w:pPr>
                            <w:r w:rsidRPr="00F1792A">
                              <w:rPr>
                                <w:sz w:val="18"/>
                                <w:lang w:eastAsia="zh-CN"/>
                              </w:rPr>
                              <w:t>-</w:t>
                            </w:r>
                            <w:r w:rsidRPr="00F1792A">
                              <w:rPr>
                                <w:sz w:val="18"/>
                                <w:lang w:eastAsia="zh-CN"/>
                              </w:rPr>
                              <w:tab/>
                              <w:t>T</w:t>
                            </w:r>
                            <w:r w:rsidRPr="00F1792A">
                              <w:rPr>
                                <w:sz w:val="18"/>
                              </w:rPr>
                              <w:t>here is no change in UE transmission power level, and no change in the level of P-MPR applied by the UE.</w:t>
                            </w:r>
                          </w:p>
                          <w:p w:rsidR="002B61BD" w:rsidRPr="00F1792A" w:rsidRDefault="002B61BD" w:rsidP="00D164EA">
                            <w:pPr>
                              <w:pStyle w:val="B1"/>
                              <w:rPr>
                                <w:rFonts w:eastAsia="Malgun Gothic"/>
                                <w:sz w:val="18"/>
                                <w:lang w:val="en-US"/>
                              </w:rPr>
                            </w:pPr>
                            <w:r w:rsidRPr="00F1792A">
                              <w:rPr>
                                <w:rFonts w:eastAsia="Malgun Gothic"/>
                                <w:sz w:val="18"/>
                                <w:lang w:val="en-US"/>
                              </w:rPr>
                              <w:t>-</w:t>
                            </w:r>
                            <w:r w:rsidRPr="00F1792A">
                              <w:rPr>
                                <w:rFonts w:eastAsia="Malgun Gothic"/>
                                <w:sz w:val="18"/>
                                <w:lang w:val="en-US"/>
                              </w:rPr>
                              <w:tab/>
                              <w:t xml:space="preserve">UE is not scheduled with uplink transmission </w:t>
                            </w:r>
                            <w:r w:rsidRPr="00F1792A">
                              <w:rPr>
                                <w:rFonts w:hint="eastAsia"/>
                                <w:sz w:val="18"/>
                                <w:lang w:val="en-US" w:eastAsia="zh-CN"/>
                              </w:rPr>
                              <w:t xml:space="preserve">of </w:t>
                            </w:r>
                            <w:r w:rsidRPr="00F1792A">
                              <w:rPr>
                                <w:rFonts w:eastAsia="Malgun Gothic"/>
                                <w:sz w:val="18"/>
                                <w:lang w:val="en-US"/>
                              </w:rPr>
                              <w:t xml:space="preserve">other </w:t>
                            </w:r>
                            <w:r w:rsidRPr="00F1792A">
                              <w:rPr>
                                <w:rFonts w:eastAsia="SimSun"/>
                                <w:sz w:val="18"/>
                                <w:lang w:eastAsia="ja-JP"/>
                              </w:rPr>
                              <w:t xml:space="preserve">physical </w:t>
                            </w:r>
                            <w:r w:rsidRPr="00F1792A">
                              <w:rPr>
                                <w:rFonts w:hint="eastAsia"/>
                                <w:sz w:val="18"/>
                                <w:lang w:val="en-US" w:eastAsia="zh-CN"/>
                              </w:rPr>
                              <w:t>channel/signal</w:t>
                            </w:r>
                            <w:r w:rsidRPr="00F1792A">
                              <w:rPr>
                                <w:sz w:val="18"/>
                                <w:lang w:val="en-US" w:eastAsia="zh-CN"/>
                              </w:rPr>
                              <w:t xml:space="preserve"> in-between the </w:t>
                            </w:r>
                            <w:r w:rsidRPr="00F1792A">
                              <w:rPr>
                                <w:rFonts w:eastAsia="Malgun Gothic"/>
                                <w:sz w:val="18"/>
                                <w:lang w:val="en-US"/>
                              </w:rPr>
                              <w:t>PUSCH</w:t>
                            </w:r>
                            <w:r w:rsidRPr="00F1792A">
                              <w:rPr>
                                <w:rFonts w:hint="eastAsia"/>
                                <w:sz w:val="18"/>
                                <w:lang w:val="en-US" w:eastAsia="zh-CN"/>
                              </w:rPr>
                              <w:t xml:space="preserve"> or </w:t>
                            </w:r>
                            <w:r w:rsidRPr="00F1792A">
                              <w:rPr>
                                <w:rFonts w:eastAsia="Malgun Gothic"/>
                                <w:sz w:val="18"/>
                                <w:lang w:val="en-US"/>
                              </w:rPr>
                              <w:t>PUCCH transmission</w:t>
                            </w:r>
                            <w:r w:rsidRPr="00F1792A">
                              <w:rPr>
                                <w:rFonts w:hint="eastAsia"/>
                                <w:sz w:val="18"/>
                                <w:lang w:val="en-US" w:eastAsia="zh-CN"/>
                              </w:rPr>
                              <w:t>s</w:t>
                            </w:r>
                            <w:r w:rsidRPr="00F1792A">
                              <w:rPr>
                                <w:rFonts w:eastAsia="Malgun Gothic"/>
                                <w:sz w:val="18"/>
                                <w:lang w:val="en-US"/>
                              </w:rPr>
                              <w:t>.</w:t>
                            </w:r>
                          </w:p>
                          <w:p w:rsidR="002B61BD" w:rsidRPr="00F1792A" w:rsidRDefault="002B61BD" w:rsidP="00D164EA">
                            <w:pPr>
                              <w:pStyle w:val="B1"/>
                              <w:rPr>
                                <w:iCs/>
                                <w:sz w:val="18"/>
                                <w:lang w:eastAsia="zh-CN"/>
                              </w:rPr>
                            </w:pPr>
                            <w:r w:rsidRPr="00F1792A">
                              <w:rPr>
                                <w:rFonts w:eastAsia="Malgun Gothic"/>
                                <w:sz w:val="18"/>
                                <w:lang w:val="en-US"/>
                              </w:rPr>
                              <w:t>-</w:t>
                            </w:r>
                            <w:r w:rsidRPr="00F1792A">
                              <w:rPr>
                                <w:rFonts w:eastAsia="Malgun Gothic"/>
                                <w:sz w:val="18"/>
                                <w:lang w:val="en-US"/>
                              </w:rPr>
                              <w:tab/>
                            </w:r>
                            <w:r w:rsidRPr="00F1792A">
                              <w:rPr>
                                <w:rFonts w:hint="eastAsia"/>
                                <w:sz w:val="18"/>
                                <w:lang w:val="en-US" w:eastAsia="zh-CN"/>
                              </w:rPr>
                              <w:t>F</w:t>
                            </w:r>
                            <w:r w:rsidRPr="00F1792A">
                              <w:rPr>
                                <w:rFonts w:hint="eastAsia"/>
                                <w:sz w:val="18"/>
                                <w:lang w:eastAsia="zh-CN"/>
                              </w:rPr>
                              <w:t xml:space="preserve">or TDD, no </w:t>
                            </w:r>
                            <w:r w:rsidRPr="00F1792A">
                              <w:rPr>
                                <w:iCs/>
                                <w:sz w:val="18"/>
                                <w:lang w:eastAsia="ja-JP"/>
                              </w:rPr>
                              <w:t>downlink slot(s)</w:t>
                            </w:r>
                            <w:r w:rsidRPr="00F1792A">
                              <w:rPr>
                                <w:rFonts w:hint="eastAsia"/>
                                <w:iCs/>
                                <w:sz w:val="18"/>
                                <w:lang w:eastAsia="zh-CN"/>
                              </w:rPr>
                              <w:t xml:space="preserve"> or downlink</w:t>
                            </w:r>
                            <w:r w:rsidRPr="00F1792A">
                              <w:rPr>
                                <w:iCs/>
                                <w:sz w:val="18"/>
                                <w:lang w:eastAsia="zh-CN"/>
                              </w:rPr>
                              <w:t xml:space="preserve"> symbol(s)</w:t>
                            </w:r>
                            <w:r w:rsidRPr="00F1792A">
                              <w:rPr>
                                <w:rFonts w:hint="eastAsia"/>
                                <w:iCs/>
                                <w:sz w:val="18"/>
                                <w:lang w:eastAsia="zh-CN"/>
                              </w:rPr>
                              <w:t xml:space="preserve"> </w:t>
                            </w:r>
                            <w:r w:rsidRPr="00F1792A">
                              <w:rPr>
                                <w:iCs/>
                                <w:sz w:val="18"/>
                                <w:lang w:eastAsia="zh-CN"/>
                              </w:rPr>
                              <w:t xml:space="preserve">or flexible </w:t>
                            </w:r>
                            <w:r w:rsidRPr="00F1792A">
                              <w:rPr>
                                <w:rFonts w:hint="eastAsia"/>
                                <w:iCs/>
                                <w:sz w:val="18"/>
                                <w:lang w:eastAsia="zh-CN"/>
                              </w:rPr>
                              <w:t>symbol</w:t>
                            </w:r>
                            <w:r w:rsidRPr="00F1792A">
                              <w:rPr>
                                <w:iCs/>
                                <w:sz w:val="18"/>
                                <w:lang w:eastAsia="zh-CN"/>
                              </w:rPr>
                              <w:t>(</w:t>
                            </w:r>
                            <w:r w:rsidRPr="00F1792A">
                              <w:rPr>
                                <w:rFonts w:hint="eastAsia"/>
                                <w:iCs/>
                                <w:sz w:val="18"/>
                                <w:lang w:eastAsia="zh-CN"/>
                              </w:rPr>
                              <w:t>s</w:t>
                            </w:r>
                            <w:r w:rsidRPr="00F1792A">
                              <w:rPr>
                                <w:iCs/>
                                <w:sz w:val="18"/>
                                <w:lang w:eastAsia="zh-CN"/>
                              </w:rPr>
                              <w:t>) with/without DL monitoring occasion configured</w:t>
                            </w:r>
                            <w:r w:rsidRPr="00F1792A">
                              <w:rPr>
                                <w:rFonts w:hint="eastAsia"/>
                                <w:iCs/>
                                <w:sz w:val="18"/>
                                <w:lang w:eastAsia="zh-CN"/>
                              </w:rPr>
                              <w:t xml:space="preserve"> </w:t>
                            </w:r>
                            <w:r w:rsidRPr="00F1792A">
                              <w:rPr>
                                <w:sz w:val="18"/>
                                <w:lang w:eastAsia="zh-CN"/>
                              </w:rPr>
                              <w:t>in-between the PUSCH or PUCCH</w:t>
                            </w:r>
                            <w:r w:rsidRPr="00F1792A">
                              <w:rPr>
                                <w:rFonts w:eastAsia="Malgun Gothic"/>
                                <w:sz w:val="18"/>
                                <w:lang w:val="en-US"/>
                              </w:rPr>
                              <w:t xml:space="preserve"> transmission</w:t>
                            </w:r>
                            <w:r w:rsidRPr="00F1792A">
                              <w:rPr>
                                <w:rFonts w:hint="eastAsia"/>
                                <w:sz w:val="18"/>
                                <w:lang w:val="en-US" w:eastAsia="zh-CN"/>
                              </w:rPr>
                              <w:t>s</w:t>
                            </w:r>
                            <w:r w:rsidRPr="00F1792A">
                              <w:rPr>
                                <w:rFonts w:hint="eastAsia"/>
                                <w:iCs/>
                                <w:sz w:val="18"/>
                                <w:lang w:eastAsia="zh-CN"/>
                              </w:rPr>
                              <w:t>.</w:t>
                            </w:r>
                          </w:p>
                          <w:p w:rsidR="002B61BD" w:rsidRPr="00F1792A" w:rsidRDefault="002B61BD" w:rsidP="00D164EA">
                            <w:pPr>
                              <w:pStyle w:val="TH"/>
                              <w:rPr>
                                <w:rFonts w:ascii="Times New Roman" w:hAnsi="Times New Roman"/>
                                <w:sz w:val="18"/>
                                <w:lang w:eastAsia="zh-CN"/>
                              </w:rPr>
                            </w:pPr>
                            <w:r w:rsidRPr="00F1792A">
                              <w:rPr>
                                <w:sz w:val="18"/>
                                <w:lang w:eastAsia="zh-CN"/>
                              </w:rPr>
                              <w:t xml:space="preserve"> Table </w:t>
                            </w:r>
                            <w:r w:rsidRPr="00F1792A">
                              <w:rPr>
                                <w:sz w:val="18"/>
                              </w:rPr>
                              <w:t>6.4.2.5</w:t>
                            </w:r>
                            <w:r w:rsidRPr="00F1792A">
                              <w:rPr>
                                <w:sz w:val="18"/>
                                <w:lang w:eastAsia="zh-CN"/>
                              </w:rPr>
                              <w:t xml:space="preserve">-2: Measurement conditions for </w:t>
                            </w:r>
                            <w:r w:rsidRPr="00F1792A">
                              <w:rPr>
                                <w:sz w:val="18"/>
                              </w:rPr>
                              <w:t xml:space="preserve">the maximum allowable </w:t>
                            </w:r>
                            <w:r w:rsidRPr="00F1792A">
                              <w:rPr>
                                <w:rFonts w:hint="eastAsia"/>
                                <w:sz w:val="18"/>
                                <w:lang w:eastAsia="zh-CN"/>
                              </w:rPr>
                              <w:t xml:space="preserve">phase </w:t>
                            </w:r>
                            <w:r w:rsidRPr="00F1792A">
                              <w:rPr>
                                <w:sz w:val="18"/>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H"/>
                                    <w:rPr>
                                      <w:sz w:val="16"/>
                                    </w:rPr>
                                  </w:pPr>
                                  <w:r w:rsidRPr="00F1792A">
                                    <w:rPr>
                                      <w:rFonts w:cs="Arial"/>
                                      <w:sz w:val="16"/>
                                      <w:szCs w:val="18"/>
                                      <w:lang w:eastAsia="x-none"/>
                                    </w:rPr>
                                    <w:br w:type="page"/>
                                  </w:r>
                                  <w:r w:rsidRPr="00F1792A">
                                    <w:rPr>
                                      <w:sz w:val="16"/>
                                    </w:rPr>
                                    <w:t>Parameter</w:t>
                                  </w:r>
                                </w:p>
                              </w:tc>
                              <w:tc>
                                <w:tcPr>
                                  <w:tcW w:w="1135" w:type="dxa"/>
                                  <w:tcMar>
                                    <w:top w:w="0" w:type="dxa"/>
                                    <w:left w:w="108" w:type="dxa"/>
                                    <w:bottom w:w="0" w:type="dxa"/>
                                    <w:right w:w="108" w:type="dxa"/>
                                  </w:tcMar>
                                  <w:hideMark/>
                                </w:tcPr>
                                <w:p w:rsidR="002B61BD" w:rsidRPr="00F1792A" w:rsidRDefault="002B61BD" w:rsidP="00B233CD">
                                  <w:pPr>
                                    <w:pStyle w:val="TAH"/>
                                    <w:rPr>
                                      <w:sz w:val="16"/>
                                      <w:lang w:eastAsia="x-none"/>
                                    </w:rPr>
                                  </w:pPr>
                                  <w:r w:rsidRPr="00F1792A">
                                    <w:rPr>
                                      <w:sz w:val="16"/>
                                    </w:rPr>
                                    <w:t>Unit</w:t>
                                  </w:r>
                                </w:p>
                              </w:tc>
                              <w:tc>
                                <w:tcPr>
                                  <w:tcW w:w="2630" w:type="dxa"/>
                                  <w:tcMar>
                                    <w:top w:w="0" w:type="dxa"/>
                                    <w:left w:w="108" w:type="dxa"/>
                                    <w:bottom w:w="0" w:type="dxa"/>
                                    <w:right w:w="108" w:type="dxa"/>
                                  </w:tcMar>
                                  <w:hideMark/>
                                </w:tcPr>
                                <w:p w:rsidR="002B61BD" w:rsidRPr="00F1792A" w:rsidRDefault="002B61BD" w:rsidP="00B233CD">
                                  <w:pPr>
                                    <w:pStyle w:val="TAH"/>
                                    <w:rPr>
                                      <w:sz w:val="16"/>
                                    </w:rPr>
                                  </w:pPr>
                                  <w:r w:rsidRPr="00F1792A">
                                    <w:rPr>
                                      <w:sz w:val="16"/>
                                    </w:rPr>
                                    <w:t>Level</w:t>
                                  </w:r>
                                </w:p>
                              </w:tc>
                            </w:tr>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UE Output Power</w:t>
                                  </w:r>
                                </w:p>
                              </w:tc>
                              <w:tc>
                                <w:tcPr>
                                  <w:tcW w:w="1135"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dBm</w:t>
                                  </w:r>
                                </w:p>
                              </w:tc>
                              <w:tc>
                                <w:tcPr>
                                  <w:tcW w:w="2630" w:type="dxa"/>
                                  <w:tcMar>
                                    <w:top w:w="0" w:type="dxa"/>
                                    <w:left w:w="108" w:type="dxa"/>
                                    <w:bottom w:w="0" w:type="dxa"/>
                                    <w:right w:w="108" w:type="dxa"/>
                                  </w:tcMar>
                                  <w:hideMark/>
                                </w:tcPr>
                                <w:p w:rsidR="002B61BD" w:rsidRPr="00F1792A" w:rsidRDefault="002B61BD" w:rsidP="00B233CD">
                                  <w:pPr>
                                    <w:pStyle w:val="TAC"/>
                                    <w:rPr>
                                      <w:sz w:val="16"/>
                                      <w:lang w:eastAsia="zh-CN"/>
                                    </w:rPr>
                                  </w:pPr>
                                  <w:proofErr w:type="spellStart"/>
                                  <w:proofErr w:type="gramStart"/>
                                  <w:r w:rsidRPr="00F1792A">
                                    <w:rPr>
                                      <w:sz w:val="16"/>
                                    </w:rPr>
                                    <w:t>P</w:t>
                                  </w:r>
                                  <w:r w:rsidRPr="00F1792A">
                                    <w:rPr>
                                      <w:sz w:val="16"/>
                                      <w:vertAlign w:val="subscript"/>
                                    </w:rPr>
                                    <w:t>CMAX,f</w:t>
                                  </w:r>
                                  <w:proofErr w:type="gramEnd"/>
                                  <w:r w:rsidRPr="00F1792A">
                                    <w:rPr>
                                      <w:sz w:val="16"/>
                                      <w:vertAlign w:val="subscript"/>
                                    </w:rPr>
                                    <w:t>,c</w:t>
                                  </w:r>
                                  <w:proofErr w:type="spellEnd"/>
                                  <w:r w:rsidRPr="00F1792A">
                                    <w:rPr>
                                      <w:sz w:val="16"/>
                                    </w:rPr>
                                    <w:t xml:space="preserve"> in clause 6.2.4</w:t>
                                  </w:r>
                                  <w:r w:rsidRPr="00F1792A">
                                    <w:rPr>
                                      <w:rFonts w:hint="eastAsia"/>
                                      <w:sz w:val="16"/>
                                      <w:lang w:eastAsia="zh-CN"/>
                                    </w:rPr>
                                    <w:t xml:space="preserve">, </w:t>
                                  </w:r>
                                  <w:r w:rsidRPr="00F1792A">
                                    <w:rPr>
                                      <w:rFonts w:eastAsia="Malgun Gothic"/>
                                      <w:sz w:val="16"/>
                                      <w:lang w:val="en-US"/>
                                    </w:rPr>
                                    <w:t>P-MPR</w:t>
                                  </w:r>
                                  <w:r w:rsidRPr="00F1792A">
                                    <w:rPr>
                                      <w:rFonts w:hint="eastAsia"/>
                                      <w:sz w:val="16"/>
                                      <w:lang w:val="en-US" w:eastAsia="zh-CN"/>
                                    </w:rPr>
                                    <w:t xml:space="preserve"> </w:t>
                                  </w:r>
                                  <w:r w:rsidRPr="00F1792A">
                                    <w:rPr>
                                      <w:rFonts w:eastAsia="Malgun Gothic"/>
                                      <w:sz w:val="16"/>
                                      <w:lang w:val="en-US"/>
                                    </w:rPr>
                                    <w:t>=</w:t>
                                  </w:r>
                                  <w:r w:rsidRPr="00F1792A">
                                    <w:rPr>
                                      <w:rFonts w:hint="eastAsia"/>
                                      <w:sz w:val="16"/>
                                      <w:lang w:val="en-US" w:eastAsia="zh-CN"/>
                                    </w:rPr>
                                    <w:t xml:space="preserve"> </w:t>
                                  </w:r>
                                  <w:r w:rsidRPr="00F1792A">
                                    <w:rPr>
                                      <w:rFonts w:eastAsia="Malgun Gothic"/>
                                      <w:sz w:val="16"/>
                                      <w:lang w:val="en-US"/>
                                    </w:rPr>
                                    <w:t>0</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 xml:space="preserve">UE </w:t>
                                  </w:r>
                                  <w:r w:rsidRPr="00F1792A">
                                    <w:rPr>
                                      <w:sz w:val="16"/>
                                    </w:rPr>
                                    <w:t>downlink received power</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rFonts w:hint="eastAsia"/>
                                      <w:sz w:val="16"/>
                                      <w:lang w:eastAsia="zh-CN"/>
                                    </w:rPr>
                                    <w:t>Not change</w:t>
                                  </w:r>
                                </w:p>
                              </w:tc>
                            </w:tr>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Operating conditions</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Normal conditions</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T</w:t>
                                  </w:r>
                                  <w:r w:rsidRPr="00F1792A">
                                    <w:rPr>
                                      <w:sz w:val="16"/>
                                      <w:lang w:eastAsia="zh-CN"/>
                                    </w:rPr>
                                    <w:t>ransmission bandwidth</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C</w:t>
                                  </w:r>
                                  <w:r w:rsidRPr="00F1792A">
                                    <w:rPr>
                                      <w:sz w:val="16"/>
                                      <w:lang w:eastAsia="zh-CN"/>
                                    </w:rPr>
                                    <w:t xml:space="preserve">onfined within </w:t>
                                  </w:r>
                                  <w:proofErr w:type="spellStart"/>
                                  <w:r w:rsidRPr="00F1792A">
                                    <w:rPr>
                                      <w:sz w:val="16"/>
                                      <w:lang w:eastAsia="zh-CN"/>
                                    </w:rPr>
                                    <w:t>F</w:t>
                                  </w:r>
                                  <w:r w:rsidRPr="00F1792A">
                                    <w:rPr>
                                      <w:sz w:val="16"/>
                                      <w:vertAlign w:val="subscript"/>
                                      <w:lang w:eastAsia="zh-CN"/>
                                    </w:rPr>
                                    <w:t>UL_low</w:t>
                                  </w:r>
                                  <w:proofErr w:type="spellEnd"/>
                                  <w:r w:rsidRPr="00F1792A">
                                    <w:rPr>
                                      <w:sz w:val="16"/>
                                      <w:lang w:eastAsia="zh-CN"/>
                                    </w:rPr>
                                    <w:t xml:space="preserve"> + [4] MHz </w:t>
                                  </w:r>
                                  <w:r w:rsidRPr="00F1792A">
                                    <w:rPr>
                                      <w:rFonts w:hint="eastAsia"/>
                                      <w:sz w:val="16"/>
                                      <w:lang w:eastAsia="zh-CN"/>
                                    </w:rPr>
                                    <w:t>and</w:t>
                                  </w:r>
                                  <w:r w:rsidRPr="00F1792A">
                                    <w:rPr>
                                      <w:sz w:val="16"/>
                                      <w:lang w:eastAsia="zh-CN"/>
                                    </w:rPr>
                                    <w:t xml:space="preserve"> </w:t>
                                  </w:r>
                                  <w:proofErr w:type="spellStart"/>
                                  <w:r w:rsidRPr="00F1792A">
                                    <w:rPr>
                                      <w:sz w:val="16"/>
                                      <w:lang w:eastAsia="zh-CN"/>
                                    </w:rPr>
                                    <w:t>F</w:t>
                                  </w:r>
                                  <w:r w:rsidRPr="00F1792A">
                                    <w:rPr>
                                      <w:sz w:val="16"/>
                                      <w:vertAlign w:val="subscript"/>
                                      <w:lang w:eastAsia="zh-CN"/>
                                    </w:rPr>
                                    <w:t>UL_high</w:t>
                                  </w:r>
                                  <w:proofErr w:type="spellEnd"/>
                                  <w:r w:rsidRPr="00F1792A">
                                    <w:rPr>
                                      <w:sz w:val="16"/>
                                      <w:lang w:eastAsia="zh-CN"/>
                                    </w:rPr>
                                    <w:t xml:space="preserve"> – [4] MHz</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DL signal frequency</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 xml:space="preserve">Not change before </w:t>
                                  </w:r>
                                  <w:r w:rsidRPr="00F1792A">
                                    <w:rPr>
                                      <w:rFonts w:hint="eastAsia"/>
                                      <w:sz w:val="16"/>
                                      <w:lang w:eastAsia="zh-CN"/>
                                    </w:rPr>
                                    <w:t>and</w:t>
                                  </w:r>
                                  <w:r w:rsidRPr="00F1792A">
                                    <w:rPr>
                                      <w:sz w:val="16"/>
                                      <w:lang w:eastAsia="zh-CN"/>
                                    </w:rPr>
                                    <w:t xml:space="preserve"> during the measurement window</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DL signal timing</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Maintained constant before and during the measurement window</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UL slots for testing</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Tested on consecutive UL slots</w:t>
                                  </w: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tbl>
                          <w:p w:rsidR="002B61BD" w:rsidRDefault="002B61BD" w:rsidP="00D164EA">
                            <w:pPr>
                              <w:spacing w:before="120" w:after="120"/>
                            </w:pPr>
                          </w:p>
                        </w:txbxContent>
                      </wps:txbx>
                      <wps:bodyPr rot="0" vert="horz" wrap="square" lIns="91440" tIns="45720" rIns="91440" bIns="45720" anchor="ctr" anchorCtr="0">
                        <a:noAutofit/>
                      </wps:bodyPr>
                    </wps:wsp>
                  </a:graphicData>
                </a:graphic>
              </wp:inline>
            </w:drawing>
          </mc:Choice>
          <mc:Fallback>
            <w:pict>
              <v:shape w14:anchorId="4406B2DD" id="Text Box 2" o:spid="_x0000_s1027" type="#_x0000_t202" style="width:481.95pt;height:563.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">
                <v:textbox>
                  <w:txbxContent>
                    <w:p w:rsidR="002B61BD" w:rsidRPr="00F1792A" w:rsidRDefault="002B61BD" w:rsidP="00D164EA">
                      <w:pPr>
                        <w:pStyle w:val="Heading4"/>
                        <w:rPr>
                          <w:sz w:val="22"/>
                        </w:rPr>
                      </w:pPr>
                      <w:bookmarkStart w:id="36" w:name="_Toc21344332"/>
                      <w:bookmarkStart w:id="37" w:name="_Toc29801818"/>
                      <w:bookmarkStart w:id="38" w:name="_Toc29802242"/>
                      <w:bookmarkStart w:id="39" w:name="_Toc29802867"/>
                      <w:bookmarkStart w:id="40" w:name="_Toc36107609"/>
                      <w:bookmarkStart w:id="41" w:name="_Toc37251375"/>
                      <w:bookmarkStart w:id="42" w:name="_Toc45888239"/>
                      <w:bookmarkStart w:id="43" w:name="_Toc45888838"/>
                      <w:bookmarkStart w:id="44" w:name="_Toc61367516"/>
                      <w:bookmarkStart w:id="45" w:name="_Toc61372899"/>
                      <w:bookmarkStart w:id="46" w:name="_Toc68230847"/>
                      <w:bookmarkStart w:id="47" w:name="_Toc69084260"/>
                      <w:bookmarkStart w:id="48" w:name="_Toc75467270"/>
                      <w:bookmarkStart w:id="49" w:name="_Toc76509292"/>
                      <w:bookmarkStart w:id="50" w:name="_Toc76718282"/>
                      <w:bookmarkStart w:id="51" w:name="_Toc83580613"/>
                      <w:bookmarkStart w:id="52" w:name="_Toc84405122"/>
                      <w:bookmarkStart w:id="53" w:name="_Toc84413731"/>
                      <w:r w:rsidRPr="00F1792A">
                        <w:rPr>
                          <w:sz w:val="22"/>
                        </w:rPr>
                        <w:t>6.4.2.5</w:t>
                      </w:r>
                      <w:r w:rsidRPr="00F1792A">
                        <w:rPr>
                          <w:sz w:val="22"/>
                        </w:rPr>
                        <w:tab/>
                        <w:t>Phase continuity requirements for DMRS bundling</w:t>
                      </w:r>
                    </w:p>
                    <w:p w:rsidR="002B61BD" w:rsidRPr="00F1792A" w:rsidRDefault="002B61BD" w:rsidP="00D164EA">
                      <w:pPr>
                        <w:rPr>
                          <w:sz w:val="18"/>
                        </w:rPr>
                      </w:pPr>
                      <w:r w:rsidRPr="00F1792A">
                        <w:rPr>
                          <w:sz w:val="18"/>
                        </w:rPr>
                        <w:t xml:space="preserve">For bands that UE indicates the support of DMRS bundling, the maximum allowable difference between the measured phase value in any slot </w:t>
                      </w:r>
                      <w:r w:rsidRPr="00F1792A">
                        <w:rPr>
                          <w:i/>
                          <w:sz w:val="18"/>
                        </w:rPr>
                        <w:t>p-1</w:t>
                      </w:r>
                      <w:r w:rsidRPr="00F1792A">
                        <w:rPr>
                          <w:sz w:val="18"/>
                        </w:rPr>
                        <w:t xml:space="preserve"> and slot </w:t>
                      </w:r>
                      <w:r w:rsidRPr="00F1792A">
                        <w:rPr>
                          <w:i/>
                          <w:sz w:val="18"/>
                        </w:rPr>
                        <w:t>p</w:t>
                      </w:r>
                      <w:r w:rsidRPr="00F1792A">
                        <w:rPr>
                          <w:sz w:val="18"/>
                        </w:rPr>
                        <w:t xml:space="preserve">, or slot 0 and any slot </w:t>
                      </w:r>
                      <w:r w:rsidRPr="00F1792A">
                        <w:rPr>
                          <w:i/>
                          <w:sz w:val="18"/>
                        </w:rPr>
                        <w:t>p</w:t>
                      </w:r>
                      <w:r w:rsidRPr="00F1792A">
                        <w:rPr>
                          <w:sz w:val="18"/>
                        </w:rPr>
                        <w:t xml:space="preserve"> for each antenna connector shall satisfy the requirements as listed in Table 6.4.2.5-1 for the measurement conditions defined in Table 6.4.2.5-2, within a measurement time window limited by the UE capability of maximum duration for DMRS bundling [</w:t>
                      </w:r>
                      <w:proofErr w:type="spellStart"/>
                      <w:r w:rsidRPr="00F1792A">
                        <w:rPr>
                          <w:i/>
                          <w:sz w:val="18"/>
                        </w:rPr>
                        <w:t>maxDMRS-BundlingDuration</w:t>
                      </w:r>
                      <w:proofErr w:type="spellEnd"/>
                      <w:r w:rsidRPr="00F1792A">
                        <w:rPr>
                          <w:sz w:val="18"/>
                        </w:rPr>
                        <w:t>], and defined for each frequency band separately. The phase value for each slot is measured as shown in Annex F.9. These requirements apply to PUCCH and PUSCH transmissions with DFT-s-OFDM and CP-OFDM waveforms.</w:t>
                      </w:r>
                    </w:p>
                    <w:p w:rsidR="002B61BD" w:rsidRPr="00F1792A" w:rsidRDefault="002B61BD" w:rsidP="00D164EA">
                      <w:pPr>
                        <w:keepNext/>
                        <w:keepLines/>
                        <w:spacing w:before="60"/>
                        <w:jc w:val="center"/>
                        <w:rPr>
                          <w:rFonts w:ascii="Arial" w:hAnsi="Arial"/>
                          <w:b/>
                          <w:sz w:val="18"/>
                          <w:lang w:eastAsia="zh-CN"/>
                        </w:rPr>
                      </w:pPr>
                      <w:r w:rsidRPr="00F1792A">
                        <w:rPr>
                          <w:rFonts w:ascii="Arial" w:hAnsi="Arial"/>
                          <w:b/>
                          <w:sz w:val="18"/>
                        </w:rPr>
                        <w:t xml:space="preserve">Table 6.4.2.5-1: Maximum allowable phase difference </w:t>
                      </w:r>
                      <w:r w:rsidRPr="00F1792A">
                        <w:rPr>
                          <w:rFonts w:ascii="Arial" w:hAnsi="Arial" w:hint="eastAsia"/>
                          <w:b/>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2B61BD" w:rsidRPr="00F1792A" w:rsidTr="00B233CD">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sz w:val="16"/>
                                <w:lang w:eastAsia="zh-CN"/>
                              </w:rPr>
                            </w:pPr>
                            <w:r w:rsidRPr="00F1792A">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sz w:val="16"/>
                                <w:lang w:eastAsia="zh-CN"/>
                              </w:rPr>
                            </w:pPr>
                            <w:r w:rsidRPr="00F1792A">
                              <w:rPr>
                                <w:rFonts w:ascii="Arial" w:hAnsi="Arial" w:hint="eastAsia"/>
                                <w:b/>
                                <w:sz w:val="16"/>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rsidR="002B61BD" w:rsidRPr="00F1792A" w:rsidRDefault="002B61BD" w:rsidP="00B233CD">
                            <w:pPr>
                              <w:keepNext/>
                              <w:keepLines/>
                              <w:spacing w:after="0"/>
                              <w:jc w:val="center"/>
                              <w:rPr>
                                <w:sz w:val="18"/>
                                <w:lang w:eastAsia="zh-CN"/>
                              </w:rPr>
                            </w:pPr>
                            <w:r w:rsidRPr="00F1792A">
                              <w:rPr>
                                <w:rFonts w:ascii="Arial" w:hAnsi="Arial" w:hint="eastAsia"/>
                                <w:b/>
                                <w:sz w:val="16"/>
                                <w:lang w:eastAsia="zh-CN"/>
                              </w:rPr>
                              <w:t>P</w:t>
                            </w:r>
                            <w:r w:rsidRPr="00F1792A">
                              <w:rPr>
                                <w:rFonts w:ascii="Arial" w:hAnsi="Arial"/>
                                <w:b/>
                                <w:sz w:val="16"/>
                              </w:rPr>
                              <w:t xml:space="preserve">hase </w:t>
                            </w:r>
                            <w:r w:rsidRPr="00F1792A">
                              <w:rPr>
                                <w:rFonts w:ascii="Arial" w:hAnsi="Arial" w:hint="eastAsia"/>
                                <w:b/>
                                <w:sz w:val="16"/>
                                <w:lang w:eastAsia="zh-CN"/>
                              </w:rPr>
                              <w:t>d</w:t>
                            </w:r>
                            <w:r w:rsidRPr="00F1792A">
                              <w:rPr>
                                <w:rFonts w:ascii="Arial" w:hAnsi="Arial"/>
                                <w:b/>
                                <w:sz w:val="16"/>
                              </w:rPr>
                              <w:t xml:space="preserve">ifference </w:t>
                            </w:r>
                            <w:r w:rsidRPr="00F1792A">
                              <w:rPr>
                                <w:rFonts w:ascii="Arial" w:hAnsi="Arial" w:hint="eastAsia"/>
                                <w:b/>
                                <w:sz w:val="16"/>
                                <w:lang w:eastAsia="zh-CN"/>
                              </w:rPr>
                              <w:t xml:space="preserve">between any slot </w:t>
                            </w:r>
                            <w:r w:rsidRPr="00F1792A">
                              <w:rPr>
                                <w:rFonts w:ascii="Arial" w:hAnsi="Arial"/>
                                <w:b/>
                                <w:i/>
                                <w:sz w:val="16"/>
                                <w:lang w:eastAsia="zh-CN"/>
                              </w:rPr>
                              <w:t>p-1</w:t>
                            </w:r>
                            <w:r w:rsidRPr="00F1792A">
                              <w:rPr>
                                <w:rFonts w:ascii="Arial" w:hAnsi="Arial" w:hint="eastAsia"/>
                                <w:b/>
                                <w:sz w:val="16"/>
                                <w:lang w:eastAsia="zh-CN"/>
                              </w:rPr>
                              <w:t xml:space="preserve"> and slot </w:t>
                            </w:r>
                            <w:r w:rsidRPr="00F1792A">
                              <w:rPr>
                                <w:rFonts w:ascii="Arial" w:hAnsi="Arial"/>
                                <w:b/>
                                <w:i/>
                                <w:sz w:val="16"/>
                                <w:lang w:eastAsia="zh-CN"/>
                              </w:rPr>
                              <w:t>p</w:t>
                            </w:r>
                            <w:r w:rsidRPr="00F1792A">
                              <w:rPr>
                                <w:sz w:val="18"/>
                                <w:lang w:eastAsia="zh-CN"/>
                              </w:rPr>
                              <w:t xml:space="preserve"> </w:t>
                            </w:r>
                          </w:p>
                          <w:p w:rsidR="002B61BD" w:rsidRPr="00F1792A" w:rsidRDefault="002B61BD" w:rsidP="00B233CD">
                            <w:pPr>
                              <w:keepNext/>
                              <w:keepLines/>
                              <w:spacing w:after="0"/>
                              <w:jc w:val="center"/>
                              <w:rPr>
                                <w:rFonts w:ascii="Arial" w:hAnsi="Arial" w:cs="Arial"/>
                                <w:b/>
                                <w:sz w:val="16"/>
                                <w:lang w:eastAsia="zh-CN"/>
                              </w:rPr>
                            </w:pPr>
                            <w:r w:rsidRPr="00F1792A">
                              <w:rPr>
                                <w:rFonts w:ascii="Arial" w:hAnsi="Arial"/>
                                <w:b/>
                                <w:sz w:val="16"/>
                                <w:lang w:eastAsia="zh-CN"/>
                              </w:rPr>
                              <w:t>(NOTE 2)</w:t>
                            </w:r>
                          </w:p>
                        </w:tc>
                        <w:tc>
                          <w:tcPr>
                            <w:tcW w:w="2491" w:type="dxa"/>
                            <w:tcBorders>
                              <w:top w:val="single" w:sz="4" w:space="0" w:color="auto"/>
                              <w:left w:val="single" w:sz="4" w:space="0" w:color="auto"/>
                              <w:bottom w:val="single" w:sz="4" w:space="0" w:color="auto"/>
                              <w:right w:val="single" w:sz="4" w:space="0" w:color="auto"/>
                            </w:tcBorders>
                          </w:tcPr>
                          <w:p w:rsidR="002B61BD" w:rsidRPr="00F1792A" w:rsidRDefault="002B61BD" w:rsidP="00B233CD">
                            <w:pPr>
                              <w:keepNext/>
                              <w:keepLines/>
                              <w:spacing w:after="0"/>
                              <w:jc w:val="center"/>
                              <w:rPr>
                                <w:rFonts w:ascii="Arial" w:hAnsi="Arial"/>
                                <w:b/>
                                <w:i/>
                                <w:sz w:val="16"/>
                                <w:lang w:eastAsia="zh-CN"/>
                              </w:rPr>
                            </w:pPr>
                            <w:r w:rsidRPr="00F1792A">
                              <w:rPr>
                                <w:rFonts w:ascii="Arial" w:hAnsi="Arial" w:hint="eastAsia"/>
                                <w:b/>
                                <w:sz w:val="16"/>
                                <w:lang w:eastAsia="zh-CN"/>
                              </w:rPr>
                              <w:t>P</w:t>
                            </w:r>
                            <w:r w:rsidRPr="00F1792A">
                              <w:rPr>
                                <w:rFonts w:ascii="Arial" w:hAnsi="Arial"/>
                                <w:b/>
                                <w:sz w:val="16"/>
                              </w:rPr>
                              <w:t xml:space="preserve">hase </w:t>
                            </w:r>
                            <w:r w:rsidRPr="00F1792A">
                              <w:rPr>
                                <w:rFonts w:ascii="Arial" w:hAnsi="Arial" w:hint="eastAsia"/>
                                <w:b/>
                                <w:sz w:val="16"/>
                                <w:lang w:eastAsia="zh-CN"/>
                              </w:rPr>
                              <w:t>d</w:t>
                            </w:r>
                            <w:r w:rsidRPr="00F1792A">
                              <w:rPr>
                                <w:rFonts w:ascii="Arial" w:hAnsi="Arial"/>
                                <w:b/>
                                <w:sz w:val="16"/>
                              </w:rPr>
                              <w:t xml:space="preserve">ifference </w:t>
                            </w:r>
                            <w:r w:rsidRPr="00F1792A">
                              <w:rPr>
                                <w:rFonts w:ascii="Arial" w:hAnsi="Arial" w:hint="eastAsia"/>
                                <w:b/>
                                <w:sz w:val="16"/>
                                <w:lang w:eastAsia="zh-CN"/>
                              </w:rPr>
                              <w:t xml:space="preserve">between slot </w:t>
                            </w:r>
                            <w:r w:rsidRPr="00F1792A">
                              <w:rPr>
                                <w:rFonts w:ascii="Arial" w:hAnsi="Arial"/>
                                <w:b/>
                                <w:i/>
                                <w:sz w:val="16"/>
                                <w:lang w:eastAsia="zh-CN"/>
                              </w:rPr>
                              <w:t>0</w:t>
                            </w:r>
                            <w:r w:rsidRPr="00F1792A">
                              <w:rPr>
                                <w:rFonts w:ascii="Arial" w:hAnsi="Arial" w:hint="eastAsia"/>
                                <w:b/>
                                <w:sz w:val="16"/>
                                <w:lang w:eastAsia="zh-CN"/>
                              </w:rPr>
                              <w:t xml:space="preserve"> and</w:t>
                            </w:r>
                            <w:r w:rsidRPr="00F1792A">
                              <w:rPr>
                                <w:rFonts w:ascii="Arial" w:hAnsi="Arial"/>
                                <w:b/>
                                <w:sz w:val="16"/>
                                <w:lang w:eastAsia="zh-CN"/>
                              </w:rPr>
                              <w:t xml:space="preserve"> any</w:t>
                            </w:r>
                            <w:r w:rsidRPr="00F1792A">
                              <w:rPr>
                                <w:rFonts w:ascii="Arial" w:hAnsi="Arial" w:hint="eastAsia"/>
                                <w:b/>
                                <w:sz w:val="16"/>
                                <w:lang w:eastAsia="zh-CN"/>
                              </w:rPr>
                              <w:t xml:space="preserve"> slot </w:t>
                            </w:r>
                            <w:r w:rsidRPr="00F1792A">
                              <w:rPr>
                                <w:rFonts w:ascii="Arial" w:hAnsi="Arial"/>
                                <w:b/>
                                <w:i/>
                                <w:sz w:val="16"/>
                                <w:lang w:eastAsia="zh-CN"/>
                              </w:rPr>
                              <w:t>p</w:t>
                            </w:r>
                          </w:p>
                          <w:p w:rsidR="002B61BD" w:rsidRPr="00F1792A" w:rsidRDefault="002B61BD" w:rsidP="00B233CD">
                            <w:pPr>
                              <w:keepNext/>
                              <w:keepLines/>
                              <w:spacing w:after="0"/>
                              <w:jc w:val="center"/>
                              <w:rPr>
                                <w:rFonts w:ascii="Arial" w:hAnsi="Arial"/>
                                <w:b/>
                                <w:sz w:val="16"/>
                                <w:lang w:eastAsia="zh-CN"/>
                              </w:rPr>
                            </w:pPr>
                            <w:r w:rsidRPr="00F1792A">
                              <w:rPr>
                                <w:rFonts w:ascii="Arial" w:hAnsi="Arial"/>
                                <w:b/>
                                <w:sz w:val="16"/>
                                <w:lang w:eastAsia="zh-CN"/>
                              </w:rPr>
                              <w:t>(NOTE 3)</w:t>
                            </w:r>
                          </w:p>
                        </w:tc>
                      </w:tr>
                      <w:tr w:rsidR="002B61BD" w:rsidRPr="00F1792A" w:rsidTr="00B233CD">
                        <w:trPr>
                          <w:trHeight w:val="187"/>
                          <w:jc w:val="center"/>
                        </w:trPr>
                        <w:tc>
                          <w:tcPr>
                            <w:tcW w:w="1842" w:type="dxa"/>
                            <w:tcBorders>
                              <w:top w:val="single" w:sz="4" w:space="0" w:color="auto"/>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rPr>
                              <w:t>Pi/2 BPSK, QPSK</w:t>
                            </w:r>
                          </w:p>
                        </w:tc>
                        <w:tc>
                          <w:tcPr>
                            <w:tcW w:w="2734" w:type="dxa"/>
                            <w:vMerge w:val="restart"/>
                            <w:tcBorders>
                              <w:top w:val="single" w:sz="4" w:space="0" w:color="auto"/>
                              <w:left w:val="single" w:sz="4" w:space="0" w:color="auto"/>
                              <w:right w:val="single" w:sz="4" w:space="0" w:color="auto"/>
                            </w:tcBorders>
                            <w:vAlign w:val="center"/>
                            <w:hideMark/>
                          </w:tcPr>
                          <w:p w:rsidR="002B61BD" w:rsidRPr="00F1792A" w:rsidRDefault="002B61BD" w:rsidP="00B233CD">
                            <w:pPr>
                              <w:keepNext/>
                              <w:keepLines/>
                              <w:spacing w:after="0"/>
                              <w:jc w:val="center"/>
                              <w:rPr>
                                <w:rFonts w:ascii="Arial" w:hAnsi="Arial" w:cs="Arial"/>
                                <w:b/>
                                <w:sz w:val="16"/>
                              </w:rPr>
                            </w:pPr>
                            <w:r w:rsidRPr="00F1792A">
                              <w:rPr>
                                <w:rFonts w:ascii="Arial" w:hAnsi="Arial"/>
                                <w:sz w:val="16"/>
                                <w:lang w:eastAsia="zh-CN"/>
                              </w:rPr>
                              <w:t>[25]</w:t>
                            </w:r>
                            <w:r w:rsidRPr="00F1792A">
                              <w:rPr>
                                <w:rFonts w:ascii="Arial" w:hAnsi="Arial"/>
                                <w:sz w:val="16"/>
                              </w:rPr>
                              <w:t xml:space="preserve"> degrees</w:t>
                            </w:r>
                          </w:p>
                        </w:tc>
                        <w:tc>
                          <w:tcPr>
                            <w:tcW w:w="2491" w:type="dxa"/>
                            <w:vMerge w:val="restart"/>
                            <w:tcBorders>
                              <w:top w:val="single" w:sz="4" w:space="0" w:color="auto"/>
                              <w:left w:val="single" w:sz="4" w:space="0" w:color="auto"/>
                              <w:right w:val="single" w:sz="4" w:space="0" w:color="auto"/>
                            </w:tcBorders>
                            <w:vAlign w:val="center"/>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lang w:eastAsia="zh-CN"/>
                              </w:rPr>
                              <w:t>[30] degrees</w:t>
                            </w:r>
                          </w:p>
                        </w:tc>
                      </w:tr>
                      <w:tr w:rsidR="002B61BD" w:rsidRPr="00F1792A" w:rsidTr="00B233CD">
                        <w:trPr>
                          <w:trHeight w:val="187"/>
                          <w:jc w:val="center"/>
                        </w:trPr>
                        <w:tc>
                          <w:tcPr>
                            <w:tcW w:w="1842" w:type="dxa"/>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hint="eastAsia"/>
                                <w:sz w:val="16"/>
                                <w:lang w:eastAsia="zh-CN"/>
                              </w:rPr>
                              <w:t>PUCCH</w:t>
                            </w:r>
                          </w:p>
                        </w:tc>
                        <w:tc>
                          <w:tcPr>
                            <w:tcW w:w="2788" w:type="dxa"/>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r w:rsidRPr="00F1792A">
                              <w:rPr>
                                <w:rFonts w:ascii="Arial" w:hAnsi="Arial"/>
                                <w:sz w:val="16"/>
                              </w:rPr>
                              <w:t xml:space="preserve">Pi/2 BPSK, </w:t>
                            </w:r>
                            <w:r w:rsidRPr="00F1792A">
                              <w:rPr>
                                <w:rFonts w:ascii="Arial" w:hAnsi="Arial" w:hint="eastAsia"/>
                                <w:sz w:val="16"/>
                                <w:lang w:eastAsia="zh-CN"/>
                              </w:rPr>
                              <w:t xml:space="preserve">BPSK, </w:t>
                            </w:r>
                            <w:r w:rsidRPr="00F1792A">
                              <w:rPr>
                                <w:rFonts w:ascii="Arial" w:hAnsi="Arial"/>
                                <w:sz w:val="16"/>
                              </w:rPr>
                              <w:t>QPSK</w:t>
                            </w:r>
                          </w:p>
                        </w:tc>
                        <w:tc>
                          <w:tcPr>
                            <w:tcW w:w="2734" w:type="dxa"/>
                            <w:vMerge/>
                            <w:tcBorders>
                              <w:left w:val="single" w:sz="4" w:space="0" w:color="auto"/>
                              <w:right w:val="single" w:sz="4" w:space="0" w:color="auto"/>
                            </w:tcBorders>
                            <w:vAlign w:val="center"/>
                          </w:tcPr>
                          <w:p w:rsidR="002B61BD" w:rsidRPr="00F1792A" w:rsidRDefault="002B61BD" w:rsidP="00B233CD">
                            <w:pPr>
                              <w:keepNext/>
                              <w:keepLines/>
                              <w:spacing w:after="0"/>
                              <w:jc w:val="center"/>
                              <w:rPr>
                                <w:rFonts w:ascii="Arial" w:hAnsi="Arial"/>
                                <w:sz w:val="16"/>
                                <w:lang w:eastAsia="zh-CN"/>
                              </w:rPr>
                            </w:pPr>
                          </w:p>
                        </w:tc>
                        <w:tc>
                          <w:tcPr>
                            <w:tcW w:w="2491" w:type="dxa"/>
                            <w:vMerge/>
                            <w:tcBorders>
                              <w:left w:val="single" w:sz="4" w:space="0" w:color="auto"/>
                              <w:right w:val="single" w:sz="4" w:space="0" w:color="auto"/>
                            </w:tcBorders>
                          </w:tcPr>
                          <w:p w:rsidR="002B61BD" w:rsidRPr="00F1792A" w:rsidRDefault="002B61BD" w:rsidP="00B233CD">
                            <w:pPr>
                              <w:keepNext/>
                              <w:keepLines/>
                              <w:spacing w:after="0"/>
                              <w:jc w:val="center"/>
                              <w:rPr>
                                <w:rFonts w:ascii="Arial" w:hAnsi="Arial"/>
                                <w:sz w:val="16"/>
                                <w:lang w:eastAsia="zh-CN"/>
                              </w:rPr>
                            </w:pPr>
                          </w:p>
                        </w:tc>
                      </w:tr>
                      <w:tr w:rsidR="002B61BD" w:rsidRPr="00F1792A" w:rsidTr="00B233CD">
                        <w:trPr>
                          <w:trHeight w:val="187"/>
                          <w:jc w:val="center"/>
                        </w:trPr>
                        <w:tc>
                          <w:tcPr>
                            <w:tcW w:w="9855" w:type="dxa"/>
                            <w:gridSpan w:val="4"/>
                            <w:tcBorders>
                              <w:left w:val="single" w:sz="4" w:space="0" w:color="auto"/>
                              <w:right w:val="single" w:sz="4" w:space="0" w:color="auto"/>
                            </w:tcBorders>
                          </w:tcPr>
                          <w:p w:rsidR="002B61BD" w:rsidRPr="00F1792A" w:rsidRDefault="002B61BD" w:rsidP="00B233CD">
                            <w:pPr>
                              <w:pStyle w:val="TAN"/>
                              <w:rPr>
                                <w:sz w:val="16"/>
                                <w:lang w:eastAsia="zh-CN"/>
                              </w:rPr>
                            </w:pPr>
                            <w:r w:rsidRPr="00F1792A">
                              <w:rPr>
                                <w:sz w:val="16"/>
                                <w:lang w:eastAsia="zh-CN"/>
                              </w:rPr>
                              <w:t xml:space="preserve">NOTE 1: </w:t>
                            </w:r>
                            <w:r w:rsidRPr="00F1792A">
                              <w:rPr>
                                <w:sz w:val="16"/>
                                <w:lang w:eastAsia="zh-CN"/>
                              </w:rPr>
                              <w:tab/>
                              <w:t xml:space="preserve">The UE capability of the length of maximum duration refers to the maximum time duration during which UE </w:t>
                            </w:r>
                            <w:proofErr w:type="gramStart"/>
                            <w:r w:rsidRPr="00F1792A">
                              <w:rPr>
                                <w:sz w:val="16"/>
                                <w:lang w:eastAsia="zh-CN"/>
                              </w:rPr>
                              <w:t>is able to</w:t>
                            </w:r>
                            <w:proofErr w:type="gramEnd"/>
                            <w:r w:rsidRPr="00F1792A">
                              <w:rPr>
                                <w:sz w:val="16"/>
                                <w:lang w:eastAsia="zh-CN"/>
                              </w:rPr>
                              <w:t xml:space="preserve"> meet the phase continuity requirements,</w:t>
                            </w:r>
                            <w:r w:rsidRPr="00F1792A">
                              <w:rPr>
                                <w:sz w:val="16"/>
                              </w:rPr>
                              <w:t xml:space="preserve"> </w:t>
                            </w:r>
                            <w:r w:rsidRPr="00F1792A">
                              <w:rPr>
                                <w:sz w:val="16"/>
                                <w:lang w:eastAsia="zh-CN"/>
                              </w:rPr>
                              <w:t>assuming no phase consistency violating events defined in TS 38.214 in between.</w:t>
                            </w:r>
                          </w:p>
                          <w:p w:rsidR="002B61BD" w:rsidRPr="00F1792A" w:rsidRDefault="002B61BD" w:rsidP="00B233CD">
                            <w:pPr>
                              <w:pStyle w:val="TAN"/>
                              <w:rPr>
                                <w:sz w:val="16"/>
                                <w:lang w:eastAsia="zh-CN"/>
                              </w:rPr>
                            </w:pPr>
                            <w:r w:rsidRPr="00F1792A">
                              <w:rPr>
                                <w:sz w:val="16"/>
                                <w:lang w:eastAsia="zh-CN"/>
                              </w:rPr>
                              <w:t xml:space="preserve">NOTE 2: </w:t>
                            </w:r>
                            <w:r w:rsidRPr="00F1792A">
                              <w:rPr>
                                <w:sz w:val="16"/>
                                <w:lang w:eastAsia="zh-CN"/>
                              </w:rPr>
                              <w:tab/>
                              <w:t xml:space="preserve">This requirement applies for FDD and TDD bands, for supported DMRS bundling configurations </w:t>
                            </w:r>
                            <w:r w:rsidRPr="00F1792A">
                              <w:rPr>
                                <w:sz w:val="16"/>
                                <w:lang w:val="fi-FI"/>
                              </w:rPr>
                              <w:t xml:space="preserve">≤ </w:t>
                            </w:r>
                            <w:r w:rsidRPr="00F1792A">
                              <w:rPr>
                                <w:sz w:val="16"/>
                                <w:lang w:eastAsia="zh-CN"/>
                              </w:rPr>
                              <w:t>8 slots.</w:t>
                            </w:r>
                          </w:p>
                          <w:p w:rsidR="002B61BD" w:rsidRPr="00F1792A" w:rsidRDefault="002B61BD" w:rsidP="00B233CD">
                            <w:pPr>
                              <w:pStyle w:val="TAN"/>
                              <w:rPr>
                                <w:sz w:val="16"/>
                                <w:lang w:eastAsia="zh-CN"/>
                              </w:rPr>
                            </w:pPr>
                            <w:r w:rsidRPr="00F1792A">
                              <w:rPr>
                                <w:sz w:val="16"/>
                                <w:lang w:eastAsia="zh-CN"/>
                              </w:rPr>
                              <w:t xml:space="preserve">NOTE 3: </w:t>
                            </w:r>
                            <w:r w:rsidRPr="00F1792A">
                              <w:rPr>
                                <w:sz w:val="16"/>
                                <w:lang w:eastAsia="zh-CN"/>
                              </w:rPr>
                              <w:tab/>
                              <w:t xml:space="preserve">This requirement applies only for FDD bands, for supported DMRS bundling configurations </w:t>
                            </w:r>
                            <w:r w:rsidRPr="00F1792A">
                              <w:rPr>
                                <w:sz w:val="16"/>
                              </w:rPr>
                              <w:t>of</w:t>
                            </w:r>
                            <w:r w:rsidRPr="00F1792A">
                              <w:rPr>
                                <w:sz w:val="16"/>
                                <w:lang w:eastAsia="zh-CN"/>
                              </w:rPr>
                              <w:t xml:space="preserve"> 16 slots.</w:t>
                            </w:r>
                          </w:p>
                        </w:tc>
                      </w:tr>
                    </w:tbl>
                    <w:p w:rsidR="002B61BD" w:rsidRPr="001C53F3" w:rsidRDefault="002B61BD" w:rsidP="00D164EA">
                      <w:pPr>
                        <w:rPr>
                          <w:i/>
                          <w:sz w:val="18"/>
                          <w:lang w:eastAsia="zh-CN"/>
                        </w:rPr>
                      </w:pPr>
                    </w:p>
                    <w:p w:rsidR="002B61BD" w:rsidRPr="00F1792A" w:rsidRDefault="002B61BD" w:rsidP="00D164EA">
                      <w:pPr>
                        <w:rPr>
                          <w:sz w:val="18"/>
                          <w:lang w:val="en-US"/>
                        </w:rPr>
                      </w:pPr>
                      <w:r w:rsidRPr="001C53F3">
                        <w:rPr>
                          <w:sz w:val="18"/>
                          <w:lang w:val="en-US"/>
                        </w:rPr>
                        <w:t xml:space="preserve">The </w:t>
                      </w:r>
                      <w:r w:rsidRPr="00F1792A">
                        <w:rPr>
                          <w:sz w:val="18"/>
                          <w:lang w:val="en-US"/>
                        </w:rPr>
                        <w:t xml:space="preserve">above requirements </w:t>
                      </w:r>
                      <w:r w:rsidRPr="00F1792A">
                        <w:rPr>
                          <w:rFonts w:hint="eastAsia"/>
                          <w:sz w:val="18"/>
                          <w:lang w:val="en-US" w:eastAsia="zh-CN"/>
                        </w:rPr>
                        <w:t xml:space="preserve">are </w:t>
                      </w:r>
                      <w:r w:rsidRPr="00F1792A">
                        <w:rPr>
                          <w:sz w:val="18"/>
                          <w:lang w:val="en-US" w:eastAsia="zh-CN"/>
                        </w:rPr>
                        <w:t>applicable</w:t>
                      </w:r>
                      <w:r w:rsidRPr="00F1792A">
                        <w:rPr>
                          <w:rFonts w:hint="eastAsia"/>
                          <w:sz w:val="18"/>
                          <w:lang w:val="en-US" w:eastAsia="zh-CN"/>
                        </w:rPr>
                        <w:t xml:space="preserve"> </w:t>
                      </w:r>
                      <w:r w:rsidRPr="00F1792A">
                        <w:rPr>
                          <w:sz w:val="18"/>
                          <w:lang w:val="en-US"/>
                        </w:rPr>
                        <w:t xml:space="preserve">when </w:t>
                      </w:r>
                      <w:r w:rsidRPr="00F1792A">
                        <w:rPr>
                          <w:sz w:val="18"/>
                        </w:rPr>
                        <w:t xml:space="preserve">all the following conditions are met </w:t>
                      </w:r>
                      <w:r w:rsidRPr="00F1792A">
                        <w:rPr>
                          <w:sz w:val="18"/>
                          <w:lang w:val="en-US"/>
                        </w:rPr>
                        <w:t>within the measurement time window:</w:t>
                      </w:r>
                    </w:p>
                    <w:p w:rsidR="002B61BD" w:rsidRPr="00F1792A" w:rsidRDefault="002B61BD" w:rsidP="00D164EA">
                      <w:pPr>
                        <w:pStyle w:val="B1"/>
                        <w:rPr>
                          <w:sz w:val="18"/>
                          <w:lang w:val="en-US" w:eastAsia="zh-CN"/>
                        </w:rPr>
                      </w:pPr>
                      <w:r w:rsidRPr="00F1792A">
                        <w:rPr>
                          <w:rFonts w:eastAsia="Malgun Gothic"/>
                          <w:sz w:val="18"/>
                          <w:lang w:val="en-US"/>
                        </w:rPr>
                        <w:t>-</w:t>
                      </w:r>
                      <w:r w:rsidRPr="00F1792A">
                        <w:rPr>
                          <w:rFonts w:eastAsia="Malgun Gothic"/>
                          <w:sz w:val="18"/>
                          <w:lang w:val="en-US"/>
                        </w:rPr>
                        <w:tab/>
                        <w:t xml:space="preserve">RB allocation in terms of length and frequency position does not change, and intra-slot and inter-slot frequency hopping </w:t>
                      </w:r>
                      <w:r w:rsidRPr="00F1792A">
                        <w:rPr>
                          <w:sz w:val="18"/>
                          <w:lang w:val="en-US" w:eastAsia="zh-CN"/>
                        </w:rPr>
                        <w:t>is</w:t>
                      </w:r>
                      <w:r w:rsidRPr="00F1792A">
                        <w:rPr>
                          <w:rFonts w:hint="eastAsia"/>
                          <w:sz w:val="18"/>
                          <w:lang w:val="en-US" w:eastAsia="zh-CN"/>
                        </w:rPr>
                        <w:t xml:space="preserve"> not a</w:t>
                      </w:r>
                      <w:r w:rsidRPr="00F1792A">
                        <w:rPr>
                          <w:sz w:val="18"/>
                          <w:lang w:val="en-US" w:eastAsia="zh-CN"/>
                        </w:rPr>
                        <w:t>ctivated</w:t>
                      </w:r>
                      <w:r w:rsidRPr="00F1792A">
                        <w:rPr>
                          <w:rFonts w:eastAsia="Malgun Gothic"/>
                          <w:sz w:val="18"/>
                          <w:lang w:val="en-US"/>
                        </w:rPr>
                        <w:t>.</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r>
                      <w:r w:rsidRPr="00F1792A">
                        <w:rPr>
                          <w:rFonts w:eastAsia="SimSun"/>
                          <w:sz w:val="18"/>
                          <w:lang w:eastAsia="ja-JP"/>
                        </w:rPr>
                        <w:t>Modulation order does not change.</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t>No network commanded TA takes effect</w:t>
                      </w:r>
                      <w:r w:rsidRPr="00F1792A">
                        <w:rPr>
                          <w:sz w:val="18"/>
                          <w:lang w:val="en-US" w:eastAsia="zh-CN"/>
                        </w:rPr>
                        <w:t>.</w:t>
                      </w:r>
                    </w:p>
                    <w:p w:rsidR="002B61BD" w:rsidRPr="00F1792A" w:rsidRDefault="002B61BD" w:rsidP="00D164EA">
                      <w:pPr>
                        <w:pStyle w:val="B1"/>
                        <w:rPr>
                          <w:sz w:val="18"/>
                          <w:lang w:eastAsia="zh-CN"/>
                        </w:rPr>
                      </w:pPr>
                      <w:r w:rsidRPr="00F1792A">
                        <w:rPr>
                          <w:rFonts w:eastAsia="Malgun Gothic"/>
                          <w:sz w:val="18"/>
                          <w:lang w:val="en-US"/>
                        </w:rPr>
                        <w:t>-</w:t>
                      </w:r>
                      <w:r w:rsidRPr="00F1792A">
                        <w:rPr>
                          <w:rFonts w:eastAsia="Malgun Gothic"/>
                          <w:sz w:val="18"/>
                          <w:lang w:val="en-US"/>
                        </w:rPr>
                        <w:tab/>
                      </w:r>
                      <w:r w:rsidRPr="00F1792A">
                        <w:rPr>
                          <w:rFonts w:hint="eastAsia"/>
                          <w:sz w:val="18"/>
                          <w:lang w:eastAsia="zh-CN"/>
                        </w:rPr>
                        <w:t>T</w:t>
                      </w:r>
                      <w:r w:rsidRPr="00F1792A">
                        <w:rPr>
                          <w:sz w:val="18"/>
                          <w:lang w:eastAsia="zh-CN"/>
                        </w:rPr>
                        <w:t>he TPMI precoder</w:t>
                      </w:r>
                      <w:r w:rsidRPr="00F1792A">
                        <w:rPr>
                          <w:rFonts w:hint="eastAsia"/>
                          <w:sz w:val="18"/>
                          <w:lang w:eastAsia="zh-CN"/>
                        </w:rPr>
                        <w:t xml:space="preserve"> </w:t>
                      </w:r>
                      <w:r w:rsidRPr="00F1792A">
                        <w:rPr>
                          <w:rFonts w:eastAsia="SimSun"/>
                          <w:sz w:val="18"/>
                          <w:lang w:eastAsia="ja-JP"/>
                        </w:rPr>
                        <w:t>does not change</w:t>
                      </w:r>
                      <w:r w:rsidRPr="00F1792A">
                        <w:rPr>
                          <w:rFonts w:hint="eastAsia"/>
                          <w:sz w:val="18"/>
                          <w:lang w:eastAsia="zh-CN"/>
                        </w:rPr>
                        <w:t>.</w:t>
                      </w:r>
                    </w:p>
                    <w:p w:rsidR="002B61BD" w:rsidRPr="00F1792A" w:rsidRDefault="002B61BD" w:rsidP="00D164EA">
                      <w:pPr>
                        <w:pStyle w:val="B1"/>
                        <w:rPr>
                          <w:sz w:val="18"/>
                          <w:lang w:eastAsia="zh-CN"/>
                        </w:rPr>
                      </w:pPr>
                      <w:r w:rsidRPr="00F1792A">
                        <w:rPr>
                          <w:sz w:val="18"/>
                          <w:lang w:eastAsia="zh-CN"/>
                        </w:rPr>
                        <w:t>-</w:t>
                      </w:r>
                      <w:r w:rsidRPr="00F1792A">
                        <w:rPr>
                          <w:sz w:val="18"/>
                          <w:lang w:eastAsia="zh-CN"/>
                        </w:rPr>
                        <w:tab/>
                        <w:t>T</w:t>
                      </w:r>
                      <w:r w:rsidRPr="00F1792A">
                        <w:rPr>
                          <w:sz w:val="18"/>
                        </w:rPr>
                        <w:t>here is no change in UE transmission power level, and no change in the level of P-MPR applied by the UE.</w:t>
                      </w:r>
                    </w:p>
                    <w:p w:rsidR="002B61BD" w:rsidRPr="00F1792A" w:rsidRDefault="002B61BD" w:rsidP="00D164EA">
                      <w:pPr>
                        <w:pStyle w:val="B1"/>
                        <w:rPr>
                          <w:rFonts w:eastAsia="Malgun Gothic"/>
                          <w:sz w:val="18"/>
                          <w:lang w:val="en-US"/>
                        </w:rPr>
                      </w:pPr>
                      <w:r w:rsidRPr="00F1792A">
                        <w:rPr>
                          <w:rFonts w:eastAsia="Malgun Gothic"/>
                          <w:sz w:val="18"/>
                          <w:lang w:val="en-US"/>
                        </w:rPr>
                        <w:t>-</w:t>
                      </w:r>
                      <w:r w:rsidRPr="00F1792A">
                        <w:rPr>
                          <w:rFonts w:eastAsia="Malgun Gothic"/>
                          <w:sz w:val="18"/>
                          <w:lang w:val="en-US"/>
                        </w:rPr>
                        <w:tab/>
                        <w:t xml:space="preserve">UE is not scheduled with uplink transmission </w:t>
                      </w:r>
                      <w:r w:rsidRPr="00F1792A">
                        <w:rPr>
                          <w:rFonts w:hint="eastAsia"/>
                          <w:sz w:val="18"/>
                          <w:lang w:val="en-US" w:eastAsia="zh-CN"/>
                        </w:rPr>
                        <w:t xml:space="preserve">of </w:t>
                      </w:r>
                      <w:r w:rsidRPr="00F1792A">
                        <w:rPr>
                          <w:rFonts w:eastAsia="Malgun Gothic"/>
                          <w:sz w:val="18"/>
                          <w:lang w:val="en-US"/>
                        </w:rPr>
                        <w:t xml:space="preserve">other </w:t>
                      </w:r>
                      <w:r w:rsidRPr="00F1792A">
                        <w:rPr>
                          <w:rFonts w:eastAsia="SimSun"/>
                          <w:sz w:val="18"/>
                          <w:lang w:eastAsia="ja-JP"/>
                        </w:rPr>
                        <w:t xml:space="preserve">physical </w:t>
                      </w:r>
                      <w:r w:rsidRPr="00F1792A">
                        <w:rPr>
                          <w:rFonts w:hint="eastAsia"/>
                          <w:sz w:val="18"/>
                          <w:lang w:val="en-US" w:eastAsia="zh-CN"/>
                        </w:rPr>
                        <w:t>channel/signal</w:t>
                      </w:r>
                      <w:r w:rsidRPr="00F1792A">
                        <w:rPr>
                          <w:sz w:val="18"/>
                          <w:lang w:val="en-US" w:eastAsia="zh-CN"/>
                        </w:rPr>
                        <w:t xml:space="preserve"> in-between the </w:t>
                      </w:r>
                      <w:r w:rsidRPr="00F1792A">
                        <w:rPr>
                          <w:rFonts w:eastAsia="Malgun Gothic"/>
                          <w:sz w:val="18"/>
                          <w:lang w:val="en-US"/>
                        </w:rPr>
                        <w:t>PUSCH</w:t>
                      </w:r>
                      <w:r w:rsidRPr="00F1792A">
                        <w:rPr>
                          <w:rFonts w:hint="eastAsia"/>
                          <w:sz w:val="18"/>
                          <w:lang w:val="en-US" w:eastAsia="zh-CN"/>
                        </w:rPr>
                        <w:t xml:space="preserve"> or </w:t>
                      </w:r>
                      <w:r w:rsidRPr="00F1792A">
                        <w:rPr>
                          <w:rFonts w:eastAsia="Malgun Gothic"/>
                          <w:sz w:val="18"/>
                          <w:lang w:val="en-US"/>
                        </w:rPr>
                        <w:t>PUCCH transmission</w:t>
                      </w:r>
                      <w:r w:rsidRPr="00F1792A">
                        <w:rPr>
                          <w:rFonts w:hint="eastAsia"/>
                          <w:sz w:val="18"/>
                          <w:lang w:val="en-US" w:eastAsia="zh-CN"/>
                        </w:rPr>
                        <w:t>s</w:t>
                      </w:r>
                      <w:r w:rsidRPr="00F1792A">
                        <w:rPr>
                          <w:rFonts w:eastAsia="Malgun Gothic"/>
                          <w:sz w:val="18"/>
                          <w:lang w:val="en-US"/>
                        </w:rPr>
                        <w:t>.</w:t>
                      </w:r>
                    </w:p>
                    <w:p w:rsidR="002B61BD" w:rsidRPr="00F1792A" w:rsidRDefault="002B61BD" w:rsidP="00D164EA">
                      <w:pPr>
                        <w:pStyle w:val="B1"/>
                        <w:rPr>
                          <w:iCs/>
                          <w:sz w:val="18"/>
                          <w:lang w:eastAsia="zh-CN"/>
                        </w:rPr>
                      </w:pPr>
                      <w:r w:rsidRPr="00F1792A">
                        <w:rPr>
                          <w:rFonts w:eastAsia="Malgun Gothic"/>
                          <w:sz w:val="18"/>
                          <w:lang w:val="en-US"/>
                        </w:rPr>
                        <w:t>-</w:t>
                      </w:r>
                      <w:r w:rsidRPr="00F1792A">
                        <w:rPr>
                          <w:rFonts w:eastAsia="Malgun Gothic"/>
                          <w:sz w:val="18"/>
                          <w:lang w:val="en-US"/>
                        </w:rPr>
                        <w:tab/>
                      </w:r>
                      <w:r w:rsidRPr="00F1792A">
                        <w:rPr>
                          <w:rFonts w:hint="eastAsia"/>
                          <w:sz w:val="18"/>
                          <w:lang w:val="en-US" w:eastAsia="zh-CN"/>
                        </w:rPr>
                        <w:t>F</w:t>
                      </w:r>
                      <w:r w:rsidRPr="00F1792A">
                        <w:rPr>
                          <w:rFonts w:hint="eastAsia"/>
                          <w:sz w:val="18"/>
                          <w:lang w:eastAsia="zh-CN"/>
                        </w:rPr>
                        <w:t xml:space="preserve">or TDD, no </w:t>
                      </w:r>
                      <w:r w:rsidRPr="00F1792A">
                        <w:rPr>
                          <w:iCs/>
                          <w:sz w:val="18"/>
                          <w:lang w:eastAsia="ja-JP"/>
                        </w:rPr>
                        <w:t>downlink slot(s)</w:t>
                      </w:r>
                      <w:r w:rsidRPr="00F1792A">
                        <w:rPr>
                          <w:rFonts w:hint="eastAsia"/>
                          <w:iCs/>
                          <w:sz w:val="18"/>
                          <w:lang w:eastAsia="zh-CN"/>
                        </w:rPr>
                        <w:t xml:space="preserve"> or downlink</w:t>
                      </w:r>
                      <w:r w:rsidRPr="00F1792A">
                        <w:rPr>
                          <w:iCs/>
                          <w:sz w:val="18"/>
                          <w:lang w:eastAsia="zh-CN"/>
                        </w:rPr>
                        <w:t xml:space="preserve"> symbol(s)</w:t>
                      </w:r>
                      <w:r w:rsidRPr="00F1792A">
                        <w:rPr>
                          <w:rFonts w:hint="eastAsia"/>
                          <w:iCs/>
                          <w:sz w:val="18"/>
                          <w:lang w:eastAsia="zh-CN"/>
                        </w:rPr>
                        <w:t xml:space="preserve"> </w:t>
                      </w:r>
                      <w:r w:rsidRPr="00F1792A">
                        <w:rPr>
                          <w:iCs/>
                          <w:sz w:val="18"/>
                          <w:lang w:eastAsia="zh-CN"/>
                        </w:rPr>
                        <w:t xml:space="preserve">or flexible </w:t>
                      </w:r>
                      <w:r w:rsidRPr="00F1792A">
                        <w:rPr>
                          <w:rFonts w:hint="eastAsia"/>
                          <w:iCs/>
                          <w:sz w:val="18"/>
                          <w:lang w:eastAsia="zh-CN"/>
                        </w:rPr>
                        <w:t>symbol</w:t>
                      </w:r>
                      <w:r w:rsidRPr="00F1792A">
                        <w:rPr>
                          <w:iCs/>
                          <w:sz w:val="18"/>
                          <w:lang w:eastAsia="zh-CN"/>
                        </w:rPr>
                        <w:t>(</w:t>
                      </w:r>
                      <w:r w:rsidRPr="00F1792A">
                        <w:rPr>
                          <w:rFonts w:hint="eastAsia"/>
                          <w:iCs/>
                          <w:sz w:val="18"/>
                          <w:lang w:eastAsia="zh-CN"/>
                        </w:rPr>
                        <w:t>s</w:t>
                      </w:r>
                      <w:r w:rsidRPr="00F1792A">
                        <w:rPr>
                          <w:iCs/>
                          <w:sz w:val="18"/>
                          <w:lang w:eastAsia="zh-CN"/>
                        </w:rPr>
                        <w:t>) with/without DL monitoring occasion configured</w:t>
                      </w:r>
                      <w:r w:rsidRPr="00F1792A">
                        <w:rPr>
                          <w:rFonts w:hint="eastAsia"/>
                          <w:iCs/>
                          <w:sz w:val="18"/>
                          <w:lang w:eastAsia="zh-CN"/>
                        </w:rPr>
                        <w:t xml:space="preserve"> </w:t>
                      </w:r>
                      <w:r w:rsidRPr="00F1792A">
                        <w:rPr>
                          <w:sz w:val="18"/>
                          <w:lang w:eastAsia="zh-CN"/>
                        </w:rPr>
                        <w:t>in-between the PUSCH or PUCCH</w:t>
                      </w:r>
                      <w:r w:rsidRPr="00F1792A">
                        <w:rPr>
                          <w:rFonts w:eastAsia="Malgun Gothic"/>
                          <w:sz w:val="18"/>
                          <w:lang w:val="en-US"/>
                        </w:rPr>
                        <w:t xml:space="preserve"> transmission</w:t>
                      </w:r>
                      <w:r w:rsidRPr="00F1792A">
                        <w:rPr>
                          <w:rFonts w:hint="eastAsia"/>
                          <w:sz w:val="18"/>
                          <w:lang w:val="en-US" w:eastAsia="zh-CN"/>
                        </w:rPr>
                        <w:t>s</w:t>
                      </w:r>
                      <w:r w:rsidRPr="00F1792A">
                        <w:rPr>
                          <w:rFonts w:hint="eastAsia"/>
                          <w:iCs/>
                          <w:sz w:val="18"/>
                          <w:lang w:eastAsia="zh-CN"/>
                        </w:rPr>
                        <w:t>.</w:t>
                      </w:r>
                    </w:p>
                    <w:p w:rsidR="002B61BD" w:rsidRPr="00F1792A" w:rsidRDefault="002B61BD" w:rsidP="00D164EA">
                      <w:pPr>
                        <w:pStyle w:val="TH"/>
                        <w:rPr>
                          <w:rFonts w:ascii="Times New Roman" w:hAnsi="Times New Roman"/>
                          <w:sz w:val="18"/>
                          <w:lang w:eastAsia="zh-CN"/>
                        </w:rPr>
                      </w:pPr>
                      <w:r w:rsidRPr="00F1792A">
                        <w:rPr>
                          <w:sz w:val="18"/>
                          <w:lang w:eastAsia="zh-CN"/>
                        </w:rPr>
                        <w:t xml:space="preserve"> Table </w:t>
                      </w:r>
                      <w:r w:rsidRPr="00F1792A">
                        <w:rPr>
                          <w:sz w:val="18"/>
                        </w:rPr>
                        <w:t>6.4.2.5</w:t>
                      </w:r>
                      <w:r w:rsidRPr="00F1792A">
                        <w:rPr>
                          <w:sz w:val="18"/>
                          <w:lang w:eastAsia="zh-CN"/>
                        </w:rPr>
                        <w:t xml:space="preserve">-2: Measurement conditions for </w:t>
                      </w:r>
                      <w:r w:rsidRPr="00F1792A">
                        <w:rPr>
                          <w:sz w:val="18"/>
                        </w:rPr>
                        <w:t xml:space="preserve">the maximum allowable </w:t>
                      </w:r>
                      <w:r w:rsidRPr="00F1792A">
                        <w:rPr>
                          <w:rFonts w:hint="eastAsia"/>
                          <w:sz w:val="18"/>
                          <w:lang w:eastAsia="zh-CN"/>
                        </w:rPr>
                        <w:t xml:space="preserve">phase </w:t>
                      </w:r>
                      <w:r w:rsidRPr="00F1792A">
                        <w:rPr>
                          <w:sz w:val="18"/>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H"/>
                              <w:rPr>
                                <w:sz w:val="16"/>
                              </w:rPr>
                            </w:pPr>
                            <w:r w:rsidRPr="00F1792A">
                              <w:rPr>
                                <w:rFonts w:cs="Arial"/>
                                <w:sz w:val="16"/>
                                <w:szCs w:val="18"/>
                                <w:lang w:eastAsia="x-none"/>
                              </w:rPr>
                              <w:br w:type="page"/>
                            </w:r>
                            <w:r w:rsidRPr="00F1792A">
                              <w:rPr>
                                <w:sz w:val="16"/>
                              </w:rPr>
                              <w:t>Parameter</w:t>
                            </w:r>
                          </w:p>
                        </w:tc>
                        <w:tc>
                          <w:tcPr>
                            <w:tcW w:w="1135" w:type="dxa"/>
                            <w:tcMar>
                              <w:top w:w="0" w:type="dxa"/>
                              <w:left w:w="108" w:type="dxa"/>
                              <w:bottom w:w="0" w:type="dxa"/>
                              <w:right w:w="108" w:type="dxa"/>
                            </w:tcMar>
                            <w:hideMark/>
                          </w:tcPr>
                          <w:p w:rsidR="002B61BD" w:rsidRPr="00F1792A" w:rsidRDefault="002B61BD" w:rsidP="00B233CD">
                            <w:pPr>
                              <w:pStyle w:val="TAH"/>
                              <w:rPr>
                                <w:sz w:val="16"/>
                                <w:lang w:eastAsia="x-none"/>
                              </w:rPr>
                            </w:pPr>
                            <w:r w:rsidRPr="00F1792A">
                              <w:rPr>
                                <w:sz w:val="16"/>
                              </w:rPr>
                              <w:t>Unit</w:t>
                            </w:r>
                          </w:p>
                        </w:tc>
                        <w:tc>
                          <w:tcPr>
                            <w:tcW w:w="2630" w:type="dxa"/>
                            <w:tcMar>
                              <w:top w:w="0" w:type="dxa"/>
                              <w:left w:w="108" w:type="dxa"/>
                              <w:bottom w:w="0" w:type="dxa"/>
                              <w:right w:w="108" w:type="dxa"/>
                            </w:tcMar>
                            <w:hideMark/>
                          </w:tcPr>
                          <w:p w:rsidR="002B61BD" w:rsidRPr="00F1792A" w:rsidRDefault="002B61BD" w:rsidP="00B233CD">
                            <w:pPr>
                              <w:pStyle w:val="TAH"/>
                              <w:rPr>
                                <w:sz w:val="16"/>
                              </w:rPr>
                            </w:pPr>
                            <w:r w:rsidRPr="00F1792A">
                              <w:rPr>
                                <w:sz w:val="16"/>
                              </w:rPr>
                              <w:t>Level</w:t>
                            </w:r>
                          </w:p>
                        </w:tc>
                      </w:tr>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UE Output Power</w:t>
                            </w:r>
                          </w:p>
                        </w:tc>
                        <w:tc>
                          <w:tcPr>
                            <w:tcW w:w="1135"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dBm</w:t>
                            </w:r>
                          </w:p>
                        </w:tc>
                        <w:tc>
                          <w:tcPr>
                            <w:tcW w:w="2630" w:type="dxa"/>
                            <w:tcMar>
                              <w:top w:w="0" w:type="dxa"/>
                              <w:left w:w="108" w:type="dxa"/>
                              <w:bottom w:w="0" w:type="dxa"/>
                              <w:right w:w="108" w:type="dxa"/>
                            </w:tcMar>
                            <w:hideMark/>
                          </w:tcPr>
                          <w:p w:rsidR="002B61BD" w:rsidRPr="00F1792A" w:rsidRDefault="002B61BD" w:rsidP="00B233CD">
                            <w:pPr>
                              <w:pStyle w:val="TAC"/>
                              <w:rPr>
                                <w:sz w:val="16"/>
                                <w:lang w:eastAsia="zh-CN"/>
                              </w:rPr>
                            </w:pPr>
                            <w:proofErr w:type="spellStart"/>
                            <w:proofErr w:type="gramStart"/>
                            <w:r w:rsidRPr="00F1792A">
                              <w:rPr>
                                <w:sz w:val="16"/>
                              </w:rPr>
                              <w:t>P</w:t>
                            </w:r>
                            <w:r w:rsidRPr="00F1792A">
                              <w:rPr>
                                <w:sz w:val="16"/>
                                <w:vertAlign w:val="subscript"/>
                              </w:rPr>
                              <w:t>CMAX,f</w:t>
                            </w:r>
                            <w:proofErr w:type="gramEnd"/>
                            <w:r w:rsidRPr="00F1792A">
                              <w:rPr>
                                <w:sz w:val="16"/>
                                <w:vertAlign w:val="subscript"/>
                              </w:rPr>
                              <w:t>,c</w:t>
                            </w:r>
                            <w:proofErr w:type="spellEnd"/>
                            <w:r w:rsidRPr="00F1792A">
                              <w:rPr>
                                <w:sz w:val="16"/>
                              </w:rPr>
                              <w:t xml:space="preserve"> in clause 6.2.4</w:t>
                            </w:r>
                            <w:r w:rsidRPr="00F1792A">
                              <w:rPr>
                                <w:rFonts w:hint="eastAsia"/>
                                <w:sz w:val="16"/>
                                <w:lang w:eastAsia="zh-CN"/>
                              </w:rPr>
                              <w:t xml:space="preserve">, </w:t>
                            </w:r>
                            <w:r w:rsidRPr="00F1792A">
                              <w:rPr>
                                <w:rFonts w:eastAsia="Malgun Gothic"/>
                                <w:sz w:val="16"/>
                                <w:lang w:val="en-US"/>
                              </w:rPr>
                              <w:t>P-MPR</w:t>
                            </w:r>
                            <w:r w:rsidRPr="00F1792A">
                              <w:rPr>
                                <w:rFonts w:hint="eastAsia"/>
                                <w:sz w:val="16"/>
                                <w:lang w:val="en-US" w:eastAsia="zh-CN"/>
                              </w:rPr>
                              <w:t xml:space="preserve"> </w:t>
                            </w:r>
                            <w:r w:rsidRPr="00F1792A">
                              <w:rPr>
                                <w:rFonts w:eastAsia="Malgun Gothic"/>
                                <w:sz w:val="16"/>
                                <w:lang w:val="en-US"/>
                              </w:rPr>
                              <w:t>=</w:t>
                            </w:r>
                            <w:r w:rsidRPr="00F1792A">
                              <w:rPr>
                                <w:rFonts w:hint="eastAsia"/>
                                <w:sz w:val="16"/>
                                <w:lang w:val="en-US" w:eastAsia="zh-CN"/>
                              </w:rPr>
                              <w:t xml:space="preserve"> </w:t>
                            </w:r>
                            <w:r w:rsidRPr="00F1792A">
                              <w:rPr>
                                <w:rFonts w:eastAsia="Malgun Gothic"/>
                                <w:sz w:val="16"/>
                                <w:lang w:val="en-US"/>
                              </w:rPr>
                              <w:t>0</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 xml:space="preserve">UE </w:t>
                            </w:r>
                            <w:r w:rsidRPr="00F1792A">
                              <w:rPr>
                                <w:sz w:val="16"/>
                              </w:rPr>
                              <w:t>downlink received power</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rFonts w:hint="eastAsia"/>
                                <w:sz w:val="16"/>
                                <w:lang w:eastAsia="zh-CN"/>
                              </w:rPr>
                              <w:t>Not change</w:t>
                            </w:r>
                          </w:p>
                        </w:tc>
                      </w:tr>
                      <w:tr w:rsidR="002B61BD" w:rsidRPr="00F1792A" w:rsidTr="00B233CD">
                        <w:trPr>
                          <w:trHeight w:val="187"/>
                          <w:jc w:val="center"/>
                        </w:trPr>
                        <w:tc>
                          <w:tcPr>
                            <w:tcW w:w="3166"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Operating conditions</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hideMark/>
                          </w:tcPr>
                          <w:p w:rsidR="002B61BD" w:rsidRPr="00F1792A" w:rsidRDefault="002B61BD" w:rsidP="00B233CD">
                            <w:pPr>
                              <w:pStyle w:val="TAC"/>
                              <w:rPr>
                                <w:sz w:val="16"/>
                              </w:rPr>
                            </w:pPr>
                            <w:r w:rsidRPr="00F1792A">
                              <w:rPr>
                                <w:sz w:val="16"/>
                              </w:rPr>
                              <w:t>Normal conditions</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T</w:t>
                            </w:r>
                            <w:r w:rsidRPr="00F1792A">
                              <w:rPr>
                                <w:sz w:val="16"/>
                                <w:lang w:eastAsia="zh-CN"/>
                              </w:rPr>
                              <w:t>ransmission bandwidth</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rPr>
                            </w:pPr>
                            <w:r w:rsidRPr="00F1792A">
                              <w:rPr>
                                <w:rFonts w:hint="eastAsia"/>
                                <w:sz w:val="16"/>
                                <w:lang w:eastAsia="zh-CN"/>
                              </w:rPr>
                              <w:t>C</w:t>
                            </w:r>
                            <w:r w:rsidRPr="00F1792A">
                              <w:rPr>
                                <w:sz w:val="16"/>
                                <w:lang w:eastAsia="zh-CN"/>
                              </w:rPr>
                              <w:t xml:space="preserve">onfined within </w:t>
                            </w:r>
                            <w:proofErr w:type="spellStart"/>
                            <w:r w:rsidRPr="00F1792A">
                              <w:rPr>
                                <w:sz w:val="16"/>
                                <w:lang w:eastAsia="zh-CN"/>
                              </w:rPr>
                              <w:t>F</w:t>
                            </w:r>
                            <w:r w:rsidRPr="00F1792A">
                              <w:rPr>
                                <w:sz w:val="16"/>
                                <w:vertAlign w:val="subscript"/>
                                <w:lang w:eastAsia="zh-CN"/>
                              </w:rPr>
                              <w:t>UL_low</w:t>
                            </w:r>
                            <w:proofErr w:type="spellEnd"/>
                            <w:r w:rsidRPr="00F1792A">
                              <w:rPr>
                                <w:sz w:val="16"/>
                                <w:lang w:eastAsia="zh-CN"/>
                              </w:rPr>
                              <w:t xml:space="preserve"> + [4] MHz </w:t>
                            </w:r>
                            <w:r w:rsidRPr="00F1792A">
                              <w:rPr>
                                <w:rFonts w:hint="eastAsia"/>
                                <w:sz w:val="16"/>
                                <w:lang w:eastAsia="zh-CN"/>
                              </w:rPr>
                              <w:t>and</w:t>
                            </w:r>
                            <w:r w:rsidRPr="00F1792A">
                              <w:rPr>
                                <w:sz w:val="16"/>
                                <w:lang w:eastAsia="zh-CN"/>
                              </w:rPr>
                              <w:t xml:space="preserve"> </w:t>
                            </w:r>
                            <w:proofErr w:type="spellStart"/>
                            <w:r w:rsidRPr="00F1792A">
                              <w:rPr>
                                <w:sz w:val="16"/>
                                <w:lang w:eastAsia="zh-CN"/>
                              </w:rPr>
                              <w:t>F</w:t>
                            </w:r>
                            <w:r w:rsidRPr="00F1792A">
                              <w:rPr>
                                <w:sz w:val="16"/>
                                <w:vertAlign w:val="subscript"/>
                                <w:lang w:eastAsia="zh-CN"/>
                              </w:rPr>
                              <w:t>UL_high</w:t>
                            </w:r>
                            <w:proofErr w:type="spellEnd"/>
                            <w:r w:rsidRPr="00F1792A">
                              <w:rPr>
                                <w:sz w:val="16"/>
                                <w:lang w:eastAsia="zh-CN"/>
                              </w:rPr>
                              <w:t xml:space="preserve"> – [4] MHz</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DL signal frequency</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 xml:space="preserve">Not change before </w:t>
                            </w:r>
                            <w:r w:rsidRPr="00F1792A">
                              <w:rPr>
                                <w:rFonts w:hint="eastAsia"/>
                                <w:sz w:val="16"/>
                                <w:lang w:eastAsia="zh-CN"/>
                              </w:rPr>
                              <w:t>and</w:t>
                            </w:r>
                            <w:r w:rsidRPr="00F1792A">
                              <w:rPr>
                                <w:sz w:val="16"/>
                                <w:lang w:eastAsia="zh-CN"/>
                              </w:rPr>
                              <w:t xml:space="preserve"> during the measurement window</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DL signal timing</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Maintained constant before and during the measurement window</w:t>
                            </w:r>
                          </w:p>
                        </w:tc>
                      </w:tr>
                      <w:tr w:rsidR="002B61BD" w:rsidRPr="00F1792A" w:rsidTr="00B233CD">
                        <w:trPr>
                          <w:trHeight w:val="187"/>
                          <w:jc w:val="center"/>
                        </w:trPr>
                        <w:tc>
                          <w:tcPr>
                            <w:tcW w:w="3166"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UL slots for testing</w:t>
                            </w:r>
                          </w:p>
                        </w:tc>
                        <w:tc>
                          <w:tcPr>
                            <w:tcW w:w="1135" w:type="dxa"/>
                            <w:tcMar>
                              <w:top w:w="0" w:type="dxa"/>
                              <w:left w:w="108" w:type="dxa"/>
                              <w:bottom w:w="0" w:type="dxa"/>
                              <w:right w:w="108" w:type="dxa"/>
                            </w:tcMar>
                          </w:tcPr>
                          <w:p w:rsidR="002B61BD" w:rsidRPr="00F1792A" w:rsidRDefault="002B61BD" w:rsidP="00B233CD">
                            <w:pPr>
                              <w:pStyle w:val="TAC"/>
                              <w:rPr>
                                <w:sz w:val="16"/>
                              </w:rPr>
                            </w:pPr>
                          </w:p>
                        </w:tc>
                        <w:tc>
                          <w:tcPr>
                            <w:tcW w:w="2630" w:type="dxa"/>
                            <w:tcMar>
                              <w:top w:w="0" w:type="dxa"/>
                              <w:left w:w="108" w:type="dxa"/>
                              <w:bottom w:w="0" w:type="dxa"/>
                              <w:right w:w="108" w:type="dxa"/>
                            </w:tcMar>
                          </w:tcPr>
                          <w:p w:rsidR="002B61BD" w:rsidRPr="00F1792A" w:rsidRDefault="002B61BD" w:rsidP="00B233CD">
                            <w:pPr>
                              <w:pStyle w:val="TAC"/>
                              <w:rPr>
                                <w:sz w:val="16"/>
                                <w:lang w:eastAsia="zh-CN"/>
                              </w:rPr>
                            </w:pPr>
                            <w:r w:rsidRPr="00F1792A">
                              <w:rPr>
                                <w:sz w:val="16"/>
                                <w:lang w:eastAsia="zh-CN"/>
                              </w:rPr>
                              <w:t>Tested on consecutive UL slots</w:t>
                            </w:r>
                          </w:p>
                        </w:tc>
                      </w:t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tbl>
                    <w:p w:rsidR="002B61BD" w:rsidRDefault="002B61BD" w:rsidP="00D164EA">
                      <w:pPr>
                        <w:spacing w:before="120" w:after="120"/>
                      </w:pPr>
                    </w:p>
                  </w:txbxContent>
                </v:textbox>
                <w10:anchorlock/>
              </v:shape>
            </w:pict>
          </mc:Fallback>
        </mc:AlternateContent>
      </w:r>
    </w:p>
    <w:p w:rsidR="00D45B30" w:rsidRDefault="00D45B30">
      <w:pPr>
        <w:overflowPunct/>
        <w:autoSpaceDE/>
        <w:autoSpaceDN/>
        <w:adjustRightInd/>
        <w:spacing w:after="0"/>
        <w:textAlignment w:val="auto"/>
      </w:pPr>
      <w:r>
        <w:br w:type="page"/>
      </w:r>
    </w:p>
    <w:p w:rsidR="00D45B30" w:rsidRDefault="00D45B30" w:rsidP="00D45B30">
      <w:pPr>
        <w:pStyle w:val="Heading1"/>
      </w:pPr>
      <w:r w:rsidRPr="002D7716">
        <w:lastRenderedPageBreak/>
        <w:t>A</w:t>
      </w:r>
      <w:r>
        <w:t>NNEX</w:t>
      </w:r>
      <w:r w:rsidRPr="002D7716">
        <w:t xml:space="preserve"> </w:t>
      </w:r>
      <w:r w:rsidR="002B61BD">
        <w:t>D</w:t>
      </w:r>
      <w:r w:rsidRPr="002D7716">
        <w:t xml:space="preserve"> – </w:t>
      </w:r>
      <w:r w:rsidRPr="001C0ED8">
        <w:t>6</w:t>
      </w:r>
      <w:r w:rsidRPr="00D164EA">
        <w:t>.4.2.</w:t>
      </w:r>
      <w:r>
        <w:t>6</w:t>
      </w:r>
      <w:r w:rsidRPr="00D164EA">
        <w:t xml:space="preserve"> Phase continuity requirements for DMRS bundlin</w:t>
      </w:r>
      <w:r>
        <w:t>g – FR2</w:t>
      </w:r>
    </w:p>
    <w:p w:rsidR="00D45B30" w:rsidRPr="00847452" w:rsidRDefault="00D45B30" w:rsidP="00D45B30">
      <w:r w:rsidRPr="00847452">
        <w:t xml:space="preserve">For reference is given below the 6.4.2.6 requirements [7] including the list of </w:t>
      </w:r>
      <w:r w:rsidR="00847452" w:rsidRPr="00847452">
        <w:t>conditions:</w:t>
      </w:r>
    </w:p>
    <w:p w:rsidR="00D45B30" w:rsidRDefault="00D45B30" w:rsidP="00D45B30">
      <w:r w:rsidRPr="00025B06">
        <w:rPr>
          <w:rFonts w:eastAsia="MS Mincho"/>
          <w:noProof/>
        </w:rPr>
        <mc:AlternateContent>
          <mc:Choice Requires="wps">
            <w:drawing>
              <wp:inline distT="0" distB="0" distL="0" distR="0" wp14:anchorId="40890D16" wp14:editId="64C7EBA4">
                <wp:extent cx="6120765" cy="71755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75500"/>
                        </a:xfrm>
                        <a:prstGeom prst="rect">
                          <a:avLst/>
                        </a:prstGeom>
                        <a:solidFill>
                          <a:srgbClr val="FFFFFF"/>
                        </a:solidFill>
                        <a:ln w="9525">
                          <a:solidFill>
                            <a:srgbClr val="000000"/>
                          </a:solidFill>
                          <a:miter lim="800000"/>
                          <a:headEnd/>
                          <a:tailEnd/>
                        </a:ln>
                      </wps:spPr>
                      <wps:txbx>
                        <w:txbxContent>
                          <w:p w:rsidR="002B61BD" w:rsidRPr="00D45B30" w:rsidRDefault="002B61BD" w:rsidP="00D45B30">
                            <w:pPr>
                              <w:pStyle w:val="Heading4"/>
                              <w:rPr>
                                <w:sz w:val="22"/>
                              </w:rPr>
                            </w:pPr>
                            <w:r w:rsidRPr="00D45B30">
                              <w:rPr>
                                <w:sz w:val="22"/>
                              </w:rPr>
                              <w:t>6.4.2.6</w:t>
                            </w:r>
                            <w:r w:rsidRPr="00D45B30">
                              <w:rPr>
                                <w:sz w:val="22"/>
                              </w:rPr>
                              <w:tab/>
                              <w:t>Phase continuity requirements for DMRS bundling</w:t>
                            </w:r>
                          </w:p>
                          <w:p w:rsidR="002B61BD" w:rsidRPr="00D45B30" w:rsidRDefault="002B61BD" w:rsidP="00D45B30">
                            <w:pPr>
                              <w:rPr>
                                <w:sz w:val="18"/>
                              </w:rPr>
                            </w:pPr>
                            <w:r w:rsidRPr="00D45B30">
                              <w:rPr>
                                <w:sz w:val="18"/>
                              </w:rPr>
                              <w:t xml:space="preserve">For bands that UE indicates the support of DMRS bundling, the maximum allowable difference between the measured phase value in any slot </w:t>
                            </w:r>
                            <w:r w:rsidRPr="00D45B30">
                              <w:rPr>
                                <w:i/>
                                <w:sz w:val="18"/>
                              </w:rPr>
                              <w:t>p-1</w:t>
                            </w:r>
                            <w:r w:rsidRPr="00D45B30">
                              <w:rPr>
                                <w:sz w:val="18"/>
                              </w:rPr>
                              <w:t xml:space="preserve"> and slot </w:t>
                            </w:r>
                            <w:r w:rsidRPr="00D45B30">
                              <w:rPr>
                                <w:i/>
                                <w:sz w:val="18"/>
                              </w:rPr>
                              <w:t>p</w:t>
                            </w:r>
                            <w:r w:rsidRPr="00D45B30">
                              <w:rPr>
                                <w:sz w:val="18"/>
                              </w:rPr>
                              <w:t xml:space="preserve"> for </w:t>
                            </w:r>
                            <w:r w:rsidRPr="00BB1676">
                              <w:rPr>
                                <w:sz w:val="18"/>
                              </w:rPr>
                              <w:t xml:space="preserve">each antenna </w:t>
                            </w:r>
                            <w:r w:rsidRPr="00D45B30">
                              <w:rPr>
                                <w:color w:val="FF0000"/>
                                <w:sz w:val="18"/>
                              </w:rPr>
                              <w:t xml:space="preserve">connector </w:t>
                            </w:r>
                            <w:r w:rsidRPr="00D45B30">
                              <w:rPr>
                                <w:sz w:val="18"/>
                              </w:rPr>
                              <w:t>shall satisfy the requirements as listed in Table 6.4.2.6-1 for the measurement conditions defined in Table 6.4.2.6-2, within a measurement time window limited by the UE capability of maximum duration for DMRS bundling [</w:t>
                            </w:r>
                            <w:proofErr w:type="spellStart"/>
                            <w:r w:rsidRPr="00D45B30">
                              <w:rPr>
                                <w:i/>
                                <w:sz w:val="18"/>
                              </w:rPr>
                              <w:t>maxDMRS-BundlingDuration</w:t>
                            </w:r>
                            <w:proofErr w:type="spellEnd"/>
                            <w:r w:rsidRPr="00D45B30">
                              <w:rPr>
                                <w:sz w:val="18"/>
                              </w:rPr>
                              <w:t>], and defined for each frequency band separately. The phase value for each slot is measured as shown in Annex F.8. These requirements apply to PUCCH and PUSCH transmissions with DFT-s-OFDM and CP-OFDM waveforms.</w:t>
                            </w:r>
                          </w:p>
                          <w:p w:rsidR="002B61BD" w:rsidRPr="00D45B30" w:rsidRDefault="002B61BD" w:rsidP="00D45B30">
                            <w:pPr>
                              <w:pStyle w:val="TH"/>
                              <w:rPr>
                                <w:sz w:val="18"/>
                                <w:lang w:eastAsia="zh-CN"/>
                              </w:rPr>
                            </w:pPr>
                            <w:r w:rsidRPr="00D45B30">
                              <w:rPr>
                                <w:sz w:val="18"/>
                              </w:rPr>
                              <w:t xml:space="preserve">Table 6.4.2.6-1: Maximum allowable phase difference </w:t>
                            </w:r>
                            <w:r w:rsidRPr="00D45B30">
                              <w:rPr>
                                <w:rFonts w:hint="eastAsia"/>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2B61BD" w:rsidRPr="00D45B30" w:rsidTr="005D60C2">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D45B30" w:rsidRDefault="002B61BD" w:rsidP="00D45B30">
                                  <w:pPr>
                                    <w:keepNext/>
                                    <w:keepLines/>
                                    <w:spacing w:after="0"/>
                                    <w:jc w:val="center"/>
                                    <w:rPr>
                                      <w:rFonts w:ascii="Arial" w:hAnsi="Arial"/>
                                      <w:b/>
                                      <w:sz w:val="16"/>
                                      <w:lang w:eastAsia="zh-CN"/>
                                    </w:rPr>
                                  </w:pPr>
                                  <w:r w:rsidRPr="00D45B30">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D45B30" w:rsidRDefault="002B61BD" w:rsidP="00D45B30">
                                  <w:pPr>
                                    <w:keepNext/>
                                    <w:keepLines/>
                                    <w:spacing w:after="0"/>
                                    <w:jc w:val="center"/>
                                    <w:rPr>
                                      <w:rFonts w:ascii="Arial" w:hAnsi="Arial"/>
                                      <w:b/>
                                      <w:sz w:val="16"/>
                                      <w:lang w:eastAsia="zh-CN"/>
                                    </w:rPr>
                                  </w:pPr>
                                  <w:r w:rsidRPr="00D45B30">
                                    <w:rPr>
                                      <w:rFonts w:ascii="Arial" w:hAnsi="Arial" w:hint="eastAsia"/>
                                      <w:b/>
                                      <w:sz w:val="16"/>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rsidR="002B61BD" w:rsidRPr="00D45B30" w:rsidRDefault="002B61BD" w:rsidP="00D45B30">
                                  <w:pPr>
                                    <w:keepNext/>
                                    <w:keepLines/>
                                    <w:spacing w:after="0"/>
                                    <w:jc w:val="center"/>
                                    <w:rPr>
                                      <w:sz w:val="18"/>
                                      <w:lang w:eastAsia="zh-CN"/>
                                    </w:rPr>
                                  </w:pPr>
                                  <w:r w:rsidRPr="00D45B30">
                                    <w:rPr>
                                      <w:rFonts w:ascii="Arial" w:hAnsi="Arial" w:hint="eastAsia"/>
                                      <w:b/>
                                      <w:sz w:val="16"/>
                                      <w:lang w:eastAsia="zh-CN"/>
                                    </w:rPr>
                                    <w:t>P</w:t>
                                  </w:r>
                                  <w:r w:rsidRPr="00D45B30">
                                    <w:rPr>
                                      <w:rFonts w:ascii="Arial" w:hAnsi="Arial"/>
                                      <w:b/>
                                      <w:sz w:val="16"/>
                                    </w:rPr>
                                    <w:t xml:space="preserve">hase </w:t>
                                  </w:r>
                                  <w:r w:rsidRPr="00D45B30">
                                    <w:rPr>
                                      <w:rFonts w:ascii="Arial" w:hAnsi="Arial" w:hint="eastAsia"/>
                                      <w:b/>
                                      <w:sz w:val="16"/>
                                      <w:lang w:eastAsia="zh-CN"/>
                                    </w:rPr>
                                    <w:t>d</w:t>
                                  </w:r>
                                  <w:r w:rsidRPr="00D45B30">
                                    <w:rPr>
                                      <w:rFonts w:ascii="Arial" w:hAnsi="Arial"/>
                                      <w:b/>
                                      <w:sz w:val="16"/>
                                    </w:rPr>
                                    <w:t xml:space="preserve">ifference </w:t>
                                  </w:r>
                                  <w:r w:rsidRPr="00D45B30">
                                    <w:rPr>
                                      <w:rFonts w:ascii="Arial" w:hAnsi="Arial" w:hint="eastAsia"/>
                                      <w:b/>
                                      <w:sz w:val="16"/>
                                      <w:lang w:eastAsia="zh-CN"/>
                                    </w:rPr>
                                    <w:t xml:space="preserve">between any slot </w:t>
                                  </w:r>
                                  <w:r w:rsidRPr="00D45B30">
                                    <w:rPr>
                                      <w:rFonts w:ascii="Arial" w:hAnsi="Arial"/>
                                      <w:b/>
                                      <w:i/>
                                      <w:sz w:val="16"/>
                                      <w:lang w:eastAsia="zh-CN"/>
                                    </w:rPr>
                                    <w:t>p-1</w:t>
                                  </w:r>
                                  <w:r w:rsidRPr="00D45B30">
                                    <w:rPr>
                                      <w:rFonts w:ascii="Arial" w:hAnsi="Arial" w:hint="eastAsia"/>
                                      <w:b/>
                                      <w:sz w:val="16"/>
                                      <w:lang w:eastAsia="zh-CN"/>
                                    </w:rPr>
                                    <w:t xml:space="preserve"> and slot </w:t>
                                  </w:r>
                                  <w:r w:rsidRPr="00D45B30">
                                    <w:rPr>
                                      <w:rFonts w:ascii="Arial" w:hAnsi="Arial"/>
                                      <w:b/>
                                      <w:i/>
                                      <w:sz w:val="16"/>
                                      <w:lang w:eastAsia="zh-CN"/>
                                    </w:rPr>
                                    <w:t>p</w:t>
                                  </w:r>
                                  <w:r w:rsidRPr="00D45B30">
                                    <w:rPr>
                                      <w:sz w:val="18"/>
                                      <w:lang w:eastAsia="zh-CN"/>
                                    </w:rPr>
                                    <w:t xml:space="preserve"> </w:t>
                                  </w:r>
                                </w:p>
                                <w:p w:rsidR="002B61BD" w:rsidRPr="00D45B30" w:rsidRDefault="002B61BD" w:rsidP="00D45B30">
                                  <w:pPr>
                                    <w:keepNext/>
                                    <w:keepLines/>
                                    <w:spacing w:after="0"/>
                                    <w:jc w:val="center"/>
                                    <w:rPr>
                                      <w:rFonts w:ascii="Arial" w:hAnsi="Arial" w:cs="Arial"/>
                                      <w:b/>
                                      <w:sz w:val="16"/>
                                      <w:lang w:eastAsia="zh-CN"/>
                                    </w:rPr>
                                  </w:pPr>
                                  <w:r w:rsidRPr="00D45B30">
                                    <w:rPr>
                                      <w:rFonts w:ascii="Arial" w:hAnsi="Arial"/>
                                      <w:b/>
                                      <w:sz w:val="16"/>
                                      <w:lang w:eastAsia="zh-CN"/>
                                    </w:rPr>
                                    <w:t>(NOTE 2)</w:t>
                                  </w:r>
                                </w:p>
                              </w:tc>
                            </w:tr>
                            <w:tr w:rsidR="002B61BD" w:rsidRPr="00D45B30" w:rsidTr="005D60C2">
                              <w:trPr>
                                <w:trHeight w:val="187"/>
                                <w:jc w:val="center"/>
                              </w:trPr>
                              <w:tc>
                                <w:tcPr>
                                  <w:tcW w:w="1842" w:type="dxa"/>
                                  <w:tcBorders>
                                    <w:top w:val="single" w:sz="4" w:space="0" w:color="auto"/>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sz w:val="16"/>
                                    </w:rPr>
                                    <w:t>Pi/2 BPSK, QPSK</w:t>
                                  </w:r>
                                </w:p>
                              </w:tc>
                              <w:tc>
                                <w:tcPr>
                                  <w:tcW w:w="5225" w:type="dxa"/>
                                  <w:vMerge w:val="restart"/>
                                  <w:tcBorders>
                                    <w:top w:val="single" w:sz="4" w:space="0" w:color="auto"/>
                                    <w:left w:val="single" w:sz="4" w:space="0" w:color="auto"/>
                                    <w:right w:val="single" w:sz="4" w:space="0" w:color="auto"/>
                                  </w:tcBorders>
                                  <w:vAlign w:val="center"/>
                                  <w:hideMark/>
                                </w:tcPr>
                                <w:p w:rsidR="002B61BD" w:rsidRPr="00D45B30" w:rsidRDefault="002B61BD" w:rsidP="00D45B30">
                                  <w:pPr>
                                    <w:keepNext/>
                                    <w:keepLines/>
                                    <w:spacing w:after="0"/>
                                    <w:jc w:val="center"/>
                                    <w:rPr>
                                      <w:rFonts w:ascii="Arial" w:hAnsi="Arial" w:cs="Arial"/>
                                      <w:b/>
                                      <w:sz w:val="16"/>
                                    </w:rPr>
                                  </w:pPr>
                                  <w:r w:rsidRPr="00D45B30">
                                    <w:rPr>
                                      <w:rFonts w:ascii="Arial" w:hAnsi="Arial"/>
                                      <w:sz w:val="16"/>
                                      <w:lang w:eastAsia="zh-CN"/>
                                    </w:rPr>
                                    <w:t>[25]</w:t>
                                  </w:r>
                                  <w:r w:rsidRPr="00D45B30">
                                    <w:rPr>
                                      <w:rFonts w:ascii="Arial" w:hAnsi="Arial"/>
                                      <w:sz w:val="16"/>
                                    </w:rPr>
                                    <w:t xml:space="preserve"> degrees</w:t>
                                  </w:r>
                                </w:p>
                              </w:tc>
                            </w:tr>
                            <w:tr w:rsidR="002B61BD" w:rsidRPr="00D45B30" w:rsidTr="005D60C2">
                              <w:trPr>
                                <w:trHeight w:val="187"/>
                                <w:jc w:val="center"/>
                              </w:trPr>
                              <w:tc>
                                <w:tcPr>
                                  <w:tcW w:w="1842" w:type="dxa"/>
                                  <w:tcBorders>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hint="eastAsia"/>
                                      <w:sz w:val="16"/>
                                      <w:lang w:eastAsia="zh-CN"/>
                                    </w:rPr>
                                    <w:t>PUCCH</w:t>
                                  </w:r>
                                </w:p>
                              </w:tc>
                              <w:tc>
                                <w:tcPr>
                                  <w:tcW w:w="2788" w:type="dxa"/>
                                  <w:tcBorders>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sz w:val="16"/>
                                    </w:rPr>
                                    <w:t xml:space="preserve">Pi/2 BPSK, </w:t>
                                  </w:r>
                                  <w:r w:rsidRPr="00D45B30">
                                    <w:rPr>
                                      <w:rFonts w:ascii="Arial" w:hAnsi="Arial" w:hint="eastAsia"/>
                                      <w:sz w:val="16"/>
                                      <w:lang w:eastAsia="zh-CN"/>
                                    </w:rPr>
                                    <w:t xml:space="preserve">BPSK, </w:t>
                                  </w:r>
                                  <w:r w:rsidRPr="00D45B30">
                                    <w:rPr>
                                      <w:rFonts w:ascii="Arial" w:hAnsi="Arial"/>
                                      <w:sz w:val="16"/>
                                    </w:rPr>
                                    <w:t>QPSK</w:t>
                                  </w:r>
                                </w:p>
                              </w:tc>
                              <w:tc>
                                <w:tcPr>
                                  <w:tcW w:w="5225" w:type="dxa"/>
                                  <w:vMerge/>
                                  <w:tcBorders>
                                    <w:left w:val="single" w:sz="4" w:space="0" w:color="auto"/>
                                    <w:right w:val="single" w:sz="4" w:space="0" w:color="auto"/>
                                  </w:tcBorders>
                                  <w:vAlign w:val="center"/>
                                </w:tcPr>
                                <w:p w:rsidR="002B61BD" w:rsidRPr="00D45B30" w:rsidRDefault="002B61BD" w:rsidP="00D45B30">
                                  <w:pPr>
                                    <w:keepNext/>
                                    <w:keepLines/>
                                    <w:spacing w:after="0"/>
                                    <w:jc w:val="center"/>
                                    <w:rPr>
                                      <w:rFonts w:ascii="Arial" w:hAnsi="Arial"/>
                                      <w:sz w:val="16"/>
                                      <w:lang w:eastAsia="zh-CN"/>
                                    </w:rPr>
                                  </w:pPr>
                                </w:p>
                              </w:tc>
                            </w:tr>
                            <w:tr w:rsidR="002B61BD" w:rsidRPr="00D45B30" w:rsidTr="005D60C2">
                              <w:trPr>
                                <w:trHeight w:val="187"/>
                                <w:jc w:val="center"/>
                              </w:trPr>
                              <w:tc>
                                <w:tcPr>
                                  <w:tcW w:w="9855" w:type="dxa"/>
                                  <w:gridSpan w:val="3"/>
                                  <w:tcBorders>
                                    <w:left w:val="single" w:sz="4" w:space="0" w:color="auto"/>
                                    <w:right w:val="single" w:sz="4" w:space="0" w:color="auto"/>
                                  </w:tcBorders>
                                </w:tcPr>
                                <w:p w:rsidR="002B61BD" w:rsidRPr="00D45B30" w:rsidRDefault="002B61BD" w:rsidP="00D45B30">
                                  <w:pPr>
                                    <w:pStyle w:val="TAN"/>
                                    <w:rPr>
                                      <w:sz w:val="16"/>
                                      <w:lang w:eastAsia="zh-CN"/>
                                    </w:rPr>
                                  </w:pPr>
                                  <w:r w:rsidRPr="00D45B30">
                                    <w:rPr>
                                      <w:sz w:val="16"/>
                                      <w:lang w:eastAsia="zh-CN"/>
                                    </w:rPr>
                                    <w:t xml:space="preserve">NOTE 1: </w:t>
                                  </w:r>
                                  <w:r w:rsidRPr="00D45B30">
                                    <w:rPr>
                                      <w:sz w:val="16"/>
                                      <w:lang w:eastAsia="zh-CN"/>
                                    </w:rPr>
                                    <w:tab/>
                                    <w:t xml:space="preserve">The UE capability of the length of maximum duration refers to the maximum time duration during which UE </w:t>
                                  </w:r>
                                  <w:proofErr w:type="gramStart"/>
                                  <w:r w:rsidRPr="00D45B30">
                                    <w:rPr>
                                      <w:sz w:val="16"/>
                                      <w:lang w:eastAsia="zh-CN"/>
                                    </w:rPr>
                                    <w:t>is able to</w:t>
                                  </w:r>
                                  <w:proofErr w:type="gramEnd"/>
                                  <w:r w:rsidRPr="00D45B30">
                                    <w:rPr>
                                      <w:sz w:val="16"/>
                                      <w:lang w:eastAsia="zh-CN"/>
                                    </w:rPr>
                                    <w:t xml:space="preserve"> meet the phase continuity requirements, assuming no phase consistency violating events defined in TS 38.214 in between.</w:t>
                                  </w:r>
                                </w:p>
                                <w:p w:rsidR="002B61BD" w:rsidRPr="00D45B30" w:rsidRDefault="002B61BD" w:rsidP="00D45B30">
                                  <w:pPr>
                                    <w:pStyle w:val="TAN"/>
                                    <w:rPr>
                                      <w:sz w:val="16"/>
                                      <w:lang w:eastAsia="zh-CN"/>
                                    </w:rPr>
                                  </w:pPr>
                                  <w:r w:rsidRPr="00D45B30">
                                    <w:rPr>
                                      <w:sz w:val="16"/>
                                      <w:lang w:eastAsia="zh-CN"/>
                                    </w:rPr>
                                    <w:t xml:space="preserve">NOTE 2: </w:t>
                                  </w:r>
                                  <w:r w:rsidRPr="00D45B30">
                                    <w:rPr>
                                      <w:sz w:val="16"/>
                                      <w:lang w:eastAsia="zh-CN"/>
                                    </w:rPr>
                                    <w:tab/>
                                    <w:t xml:space="preserve">This requirement applies for TDD bands, for supported DMRS bundling configurations </w:t>
                                  </w:r>
                                  <w:r w:rsidRPr="00D45B30">
                                    <w:rPr>
                                      <w:sz w:val="16"/>
                                    </w:rPr>
                                    <w:t>≤</w:t>
                                  </w:r>
                                  <w:r w:rsidRPr="00D45B30">
                                    <w:rPr>
                                      <w:sz w:val="16"/>
                                      <w:lang w:eastAsia="zh-CN"/>
                                    </w:rPr>
                                    <w:t xml:space="preserve"> 8 slots.</w:t>
                                  </w:r>
                                </w:p>
                              </w:tc>
                            </w:tr>
                          </w:tbl>
                          <w:p w:rsidR="002B61BD" w:rsidRPr="00D45B30" w:rsidRDefault="002B61BD" w:rsidP="00D45B30">
                            <w:pPr>
                              <w:rPr>
                                <w:sz w:val="18"/>
                                <w:lang w:val="en-US"/>
                              </w:rPr>
                            </w:pPr>
                          </w:p>
                          <w:p w:rsidR="002B61BD" w:rsidRPr="00D45B30" w:rsidRDefault="002B61BD" w:rsidP="00D45B30">
                            <w:pPr>
                              <w:rPr>
                                <w:sz w:val="18"/>
                                <w:lang w:val="en-US"/>
                              </w:rPr>
                            </w:pPr>
                            <w:r w:rsidRPr="00D45B30">
                              <w:rPr>
                                <w:sz w:val="18"/>
                                <w:lang w:val="en-US"/>
                              </w:rPr>
                              <w:t xml:space="preserve">The above requirements </w:t>
                            </w:r>
                            <w:r w:rsidRPr="00D45B30">
                              <w:rPr>
                                <w:rFonts w:hint="eastAsia"/>
                                <w:sz w:val="18"/>
                                <w:lang w:val="en-US" w:eastAsia="zh-CN"/>
                              </w:rPr>
                              <w:t xml:space="preserve">are </w:t>
                            </w:r>
                            <w:r w:rsidRPr="00D45B30">
                              <w:rPr>
                                <w:sz w:val="18"/>
                                <w:lang w:val="en-US" w:eastAsia="zh-CN"/>
                              </w:rPr>
                              <w:t>applicable</w:t>
                            </w:r>
                            <w:r w:rsidRPr="00D45B30">
                              <w:rPr>
                                <w:rFonts w:hint="eastAsia"/>
                                <w:sz w:val="18"/>
                                <w:lang w:val="en-US" w:eastAsia="zh-CN"/>
                              </w:rPr>
                              <w:t xml:space="preserve"> </w:t>
                            </w:r>
                            <w:r w:rsidRPr="00D45B30">
                              <w:rPr>
                                <w:sz w:val="18"/>
                                <w:lang w:val="en-US"/>
                              </w:rPr>
                              <w:t xml:space="preserve">when </w:t>
                            </w:r>
                            <w:r w:rsidRPr="00D45B30">
                              <w:rPr>
                                <w:sz w:val="18"/>
                              </w:rPr>
                              <w:t xml:space="preserve">all the following conditions are met </w:t>
                            </w:r>
                            <w:r w:rsidRPr="00D45B30">
                              <w:rPr>
                                <w:sz w:val="18"/>
                                <w:lang w:val="en-US"/>
                              </w:rPr>
                              <w:t>within the measurement time window.</w:t>
                            </w:r>
                          </w:p>
                          <w:p w:rsidR="002B61BD" w:rsidRPr="00D45B30" w:rsidRDefault="002B61BD" w:rsidP="00D45B30">
                            <w:pPr>
                              <w:pStyle w:val="B1"/>
                              <w:rPr>
                                <w:sz w:val="18"/>
                                <w:lang w:val="en-US" w:eastAsia="zh-CN"/>
                              </w:rPr>
                            </w:pPr>
                            <w:r w:rsidRPr="00D45B30">
                              <w:rPr>
                                <w:rFonts w:eastAsia="Malgun Gothic"/>
                                <w:sz w:val="18"/>
                                <w:lang w:val="en-US"/>
                              </w:rPr>
                              <w:t>-</w:t>
                            </w:r>
                            <w:r w:rsidRPr="00D45B30">
                              <w:rPr>
                                <w:rFonts w:eastAsia="Malgun Gothic"/>
                                <w:sz w:val="18"/>
                                <w:lang w:val="en-US"/>
                              </w:rPr>
                              <w:tab/>
                              <w:t xml:space="preserve">RB allocation in terms of length and frequency position does not change, and intra-slot and inter-slot frequency hopping </w:t>
                            </w:r>
                            <w:r w:rsidRPr="00D45B30">
                              <w:rPr>
                                <w:sz w:val="18"/>
                                <w:lang w:val="en-US" w:eastAsia="zh-CN"/>
                              </w:rPr>
                              <w:t>is</w:t>
                            </w:r>
                            <w:r w:rsidRPr="00D45B30">
                              <w:rPr>
                                <w:rFonts w:hint="eastAsia"/>
                                <w:sz w:val="18"/>
                                <w:lang w:val="en-US" w:eastAsia="zh-CN"/>
                              </w:rPr>
                              <w:t xml:space="preserve"> not a</w:t>
                            </w:r>
                            <w:r w:rsidRPr="00D45B30">
                              <w:rPr>
                                <w:sz w:val="18"/>
                                <w:lang w:val="en-US" w:eastAsia="zh-CN"/>
                              </w:rPr>
                              <w:t>ctivated</w:t>
                            </w:r>
                            <w:r w:rsidRPr="00D45B30">
                              <w:rPr>
                                <w:rFonts w:eastAsia="Malgun Gothic"/>
                                <w:sz w:val="18"/>
                                <w:lang w:val="en-US"/>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eastAsia="SimSun"/>
                                <w:sz w:val="18"/>
                                <w:lang w:eastAsia="ja-JP"/>
                              </w:rPr>
                              <w:t>Modulation order does not change.</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t>No network commanded TA takes effect</w:t>
                            </w:r>
                            <w:r w:rsidRPr="00D45B30">
                              <w:rPr>
                                <w:sz w:val="18"/>
                                <w:lang w:val="en-US" w:eastAsia="zh-CN"/>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eastAsia="zh-CN"/>
                              </w:rPr>
                              <w:t>T</w:t>
                            </w:r>
                            <w:r w:rsidRPr="00D45B30">
                              <w:rPr>
                                <w:sz w:val="18"/>
                                <w:lang w:eastAsia="zh-CN"/>
                              </w:rPr>
                              <w:t>he TPMI precoder</w:t>
                            </w:r>
                            <w:r w:rsidRPr="00D45B30">
                              <w:rPr>
                                <w:rFonts w:hint="eastAsia"/>
                                <w:sz w:val="18"/>
                                <w:lang w:eastAsia="zh-CN"/>
                              </w:rPr>
                              <w:t xml:space="preserve"> </w:t>
                            </w:r>
                            <w:r w:rsidRPr="00D45B30">
                              <w:rPr>
                                <w:rFonts w:eastAsia="SimSun"/>
                                <w:sz w:val="18"/>
                                <w:lang w:eastAsia="ja-JP"/>
                              </w:rPr>
                              <w:t>does not change</w:t>
                            </w:r>
                            <w:r w:rsidRPr="00D45B30">
                              <w:rPr>
                                <w:rFonts w:hint="eastAsia"/>
                                <w:sz w:val="18"/>
                                <w:lang w:eastAsia="zh-CN"/>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eastAsia="zh-CN"/>
                              </w:rPr>
                              <w:t>T</w:t>
                            </w:r>
                            <w:r w:rsidRPr="00D45B30">
                              <w:rPr>
                                <w:sz w:val="18"/>
                                <w:lang w:eastAsia="zh-CN"/>
                              </w:rPr>
                              <w:t>here is no change in UE EIRP level, and no change in the level of P-MPR applied by the UE</w:t>
                            </w:r>
                            <w:r w:rsidRPr="00D45B30">
                              <w:rPr>
                                <w:rFonts w:hint="eastAsia"/>
                                <w:sz w:val="18"/>
                                <w:lang w:eastAsia="zh-CN"/>
                              </w:rPr>
                              <w:t>.</w:t>
                            </w:r>
                          </w:p>
                          <w:p w:rsidR="002B61BD" w:rsidRPr="00D45B30" w:rsidRDefault="002B61BD" w:rsidP="00D45B30">
                            <w:pPr>
                              <w:pStyle w:val="B1"/>
                              <w:rPr>
                                <w:rFonts w:eastAsia="Malgun Gothic"/>
                                <w:sz w:val="18"/>
                                <w:lang w:val="en-US"/>
                              </w:rPr>
                            </w:pPr>
                            <w:r w:rsidRPr="00D45B30">
                              <w:rPr>
                                <w:rFonts w:eastAsia="Malgun Gothic"/>
                                <w:sz w:val="18"/>
                                <w:lang w:val="en-US"/>
                              </w:rPr>
                              <w:t>-</w:t>
                            </w:r>
                            <w:r w:rsidRPr="00D45B30">
                              <w:rPr>
                                <w:rFonts w:eastAsia="Malgun Gothic"/>
                                <w:sz w:val="18"/>
                                <w:lang w:val="en-US"/>
                              </w:rPr>
                              <w:tab/>
                              <w:t xml:space="preserve">UE is not scheduled with uplink transmission </w:t>
                            </w:r>
                            <w:r w:rsidRPr="00D45B30">
                              <w:rPr>
                                <w:rFonts w:hint="eastAsia"/>
                                <w:sz w:val="18"/>
                                <w:lang w:val="en-US" w:eastAsia="zh-CN"/>
                              </w:rPr>
                              <w:t xml:space="preserve">of </w:t>
                            </w:r>
                            <w:r w:rsidRPr="00D45B30">
                              <w:rPr>
                                <w:rFonts w:eastAsia="Malgun Gothic"/>
                                <w:sz w:val="18"/>
                                <w:lang w:val="en-US"/>
                              </w:rPr>
                              <w:t xml:space="preserve">other </w:t>
                            </w:r>
                            <w:r w:rsidRPr="00D45B30">
                              <w:rPr>
                                <w:rFonts w:eastAsia="SimSun"/>
                                <w:sz w:val="18"/>
                                <w:lang w:eastAsia="ja-JP"/>
                              </w:rPr>
                              <w:t xml:space="preserve">physical </w:t>
                            </w:r>
                            <w:r w:rsidRPr="00D45B30">
                              <w:rPr>
                                <w:rFonts w:hint="eastAsia"/>
                                <w:sz w:val="18"/>
                                <w:lang w:val="en-US" w:eastAsia="zh-CN"/>
                              </w:rPr>
                              <w:t xml:space="preserve">channel/signal </w:t>
                            </w:r>
                            <w:r w:rsidRPr="00D45B30">
                              <w:rPr>
                                <w:sz w:val="18"/>
                                <w:lang w:val="en-US" w:eastAsia="zh-CN"/>
                              </w:rPr>
                              <w:t xml:space="preserve">in-between the </w:t>
                            </w:r>
                            <w:r w:rsidRPr="00D45B30">
                              <w:rPr>
                                <w:rFonts w:eastAsia="Malgun Gothic"/>
                                <w:sz w:val="18"/>
                                <w:lang w:val="en-US"/>
                              </w:rPr>
                              <w:t>PUSCH</w:t>
                            </w:r>
                            <w:r w:rsidRPr="00D45B30">
                              <w:rPr>
                                <w:rFonts w:hint="eastAsia"/>
                                <w:sz w:val="18"/>
                                <w:lang w:val="en-US" w:eastAsia="zh-CN"/>
                              </w:rPr>
                              <w:t xml:space="preserve"> or </w:t>
                            </w:r>
                            <w:r w:rsidRPr="00D45B30">
                              <w:rPr>
                                <w:rFonts w:eastAsia="Malgun Gothic"/>
                                <w:sz w:val="18"/>
                                <w:lang w:val="en-US"/>
                              </w:rPr>
                              <w:t>PUCCH transmission</w:t>
                            </w:r>
                            <w:r w:rsidRPr="00D45B30">
                              <w:rPr>
                                <w:rFonts w:hint="eastAsia"/>
                                <w:sz w:val="18"/>
                                <w:lang w:val="en-US" w:eastAsia="zh-CN"/>
                              </w:rPr>
                              <w:t>s</w:t>
                            </w:r>
                            <w:r w:rsidRPr="00D45B30">
                              <w:rPr>
                                <w:rFonts w:eastAsia="Malgun Gothic"/>
                                <w:sz w:val="18"/>
                                <w:lang w:val="en-US"/>
                              </w:rPr>
                              <w:t>.</w:t>
                            </w:r>
                          </w:p>
                          <w:p w:rsidR="002B61BD" w:rsidRPr="00D45B30" w:rsidRDefault="002B61BD" w:rsidP="00D45B30">
                            <w:pPr>
                              <w:pStyle w:val="B1"/>
                              <w:rPr>
                                <w:iCs/>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val="en-US" w:eastAsia="zh-CN"/>
                              </w:rPr>
                              <w:t>F</w:t>
                            </w:r>
                            <w:r w:rsidRPr="00D45B30">
                              <w:rPr>
                                <w:rFonts w:hint="eastAsia"/>
                                <w:sz w:val="18"/>
                                <w:lang w:eastAsia="zh-CN"/>
                              </w:rPr>
                              <w:t xml:space="preserve">or TDD, no </w:t>
                            </w:r>
                            <w:r w:rsidRPr="00D45B30">
                              <w:rPr>
                                <w:iCs/>
                                <w:sz w:val="18"/>
                                <w:lang w:eastAsia="ja-JP"/>
                              </w:rPr>
                              <w:t>downlink slot(s)</w:t>
                            </w:r>
                            <w:r w:rsidRPr="00D45B30">
                              <w:rPr>
                                <w:rFonts w:hint="eastAsia"/>
                                <w:iCs/>
                                <w:sz w:val="18"/>
                                <w:lang w:eastAsia="zh-CN"/>
                              </w:rPr>
                              <w:t xml:space="preserve"> or downlink</w:t>
                            </w:r>
                            <w:r w:rsidRPr="00D45B30">
                              <w:rPr>
                                <w:iCs/>
                                <w:sz w:val="18"/>
                                <w:lang w:eastAsia="zh-CN"/>
                              </w:rPr>
                              <w:t xml:space="preserve"> symbol(s)</w:t>
                            </w:r>
                            <w:r w:rsidRPr="00D45B30">
                              <w:rPr>
                                <w:rFonts w:hint="eastAsia"/>
                                <w:iCs/>
                                <w:sz w:val="18"/>
                                <w:lang w:eastAsia="zh-CN"/>
                              </w:rPr>
                              <w:t xml:space="preserve"> </w:t>
                            </w:r>
                            <w:r w:rsidRPr="00D45B30">
                              <w:rPr>
                                <w:iCs/>
                                <w:sz w:val="18"/>
                                <w:lang w:eastAsia="zh-CN"/>
                              </w:rPr>
                              <w:t xml:space="preserve">or flexible </w:t>
                            </w:r>
                            <w:r w:rsidRPr="00D45B30">
                              <w:rPr>
                                <w:rFonts w:hint="eastAsia"/>
                                <w:iCs/>
                                <w:sz w:val="18"/>
                                <w:lang w:eastAsia="zh-CN"/>
                              </w:rPr>
                              <w:t>symbol</w:t>
                            </w:r>
                            <w:r w:rsidRPr="00D45B30">
                              <w:rPr>
                                <w:iCs/>
                                <w:sz w:val="18"/>
                                <w:lang w:eastAsia="zh-CN"/>
                              </w:rPr>
                              <w:t>(</w:t>
                            </w:r>
                            <w:r w:rsidRPr="00D45B30">
                              <w:rPr>
                                <w:rFonts w:hint="eastAsia"/>
                                <w:iCs/>
                                <w:sz w:val="18"/>
                                <w:lang w:eastAsia="zh-CN"/>
                              </w:rPr>
                              <w:t>s</w:t>
                            </w:r>
                            <w:r w:rsidRPr="00D45B30">
                              <w:rPr>
                                <w:iCs/>
                                <w:sz w:val="18"/>
                                <w:lang w:eastAsia="zh-CN"/>
                              </w:rPr>
                              <w:t>) with/without DL monitoring occasion configured</w:t>
                            </w:r>
                            <w:r w:rsidRPr="00D45B30">
                              <w:rPr>
                                <w:rFonts w:hint="eastAsia"/>
                                <w:iCs/>
                                <w:sz w:val="18"/>
                                <w:lang w:eastAsia="zh-CN"/>
                              </w:rPr>
                              <w:t xml:space="preserve"> </w:t>
                            </w:r>
                            <w:r w:rsidRPr="00D45B30">
                              <w:rPr>
                                <w:sz w:val="18"/>
                                <w:lang w:eastAsia="zh-CN"/>
                              </w:rPr>
                              <w:t>in-between the PUSCH or PUCCH</w:t>
                            </w:r>
                            <w:r w:rsidRPr="00D45B30">
                              <w:rPr>
                                <w:rFonts w:eastAsia="Malgun Gothic"/>
                                <w:sz w:val="18"/>
                                <w:lang w:val="en-US"/>
                              </w:rPr>
                              <w:t xml:space="preserve"> transmission</w:t>
                            </w:r>
                            <w:r w:rsidRPr="00D45B30">
                              <w:rPr>
                                <w:rFonts w:hint="eastAsia"/>
                                <w:sz w:val="18"/>
                                <w:lang w:val="en-US" w:eastAsia="zh-CN"/>
                              </w:rPr>
                              <w:t>s</w:t>
                            </w:r>
                            <w:r w:rsidRPr="00D45B30">
                              <w:rPr>
                                <w:rFonts w:hint="eastAsia"/>
                                <w:iCs/>
                                <w:sz w:val="18"/>
                                <w:lang w:eastAsia="zh-CN"/>
                              </w:rPr>
                              <w:t>.</w:t>
                            </w:r>
                          </w:p>
                          <w:p w:rsidR="002B61BD" w:rsidRPr="00D45B30" w:rsidRDefault="002B61BD" w:rsidP="00D45B30">
                            <w:pPr>
                              <w:pStyle w:val="B1"/>
                              <w:rPr>
                                <w:iCs/>
                                <w:sz w:val="18"/>
                                <w:lang w:eastAsia="zh-CN"/>
                              </w:rPr>
                            </w:pPr>
                            <w:r w:rsidRPr="00D45B30">
                              <w:rPr>
                                <w:rFonts w:eastAsia="Malgun Gothic"/>
                                <w:sz w:val="18"/>
                                <w:lang w:val="en-US"/>
                              </w:rPr>
                              <w:t>-</w:t>
                            </w:r>
                            <w:r w:rsidRPr="00D45B30">
                              <w:rPr>
                                <w:rFonts w:eastAsia="Malgun Gothic"/>
                                <w:sz w:val="18"/>
                                <w:lang w:val="en-US"/>
                              </w:rPr>
                              <w:tab/>
                              <w:t>No uplink beam switching occurs</w:t>
                            </w:r>
                            <w:r w:rsidRPr="00D45B30">
                              <w:rPr>
                                <w:rFonts w:hint="eastAsia"/>
                                <w:iCs/>
                                <w:sz w:val="18"/>
                                <w:lang w:eastAsia="zh-CN"/>
                              </w:rPr>
                              <w:t>.</w:t>
                            </w:r>
                          </w:p>
                          <w:p w:rsidR="002B61BD" w:rsidRPr="00D45B30" w:rsidRDefault="002B61BD" w:rsidP="00D45B30">
                            <w:pPr>
                              <w:pStyle w:val="TH"/>
                              <w:rPr>
                                <w:rFonts w:ascii="Times New Roman" w:hAnsi="Times New Roman"/>
                                <w:sz w:val="18"/>
                                <w:lang w:eastAsia="zh-CN"/>
                              </w:rPr>
                            </w:pPr>
                            <w:r w:rsidRPr="00D45B30">
                              <w:rPr>
                                <w:sz w:val="18"/>
                                <w:lang w:eastAsia="zh-CN"/>
                              </w:rPr>
                              <w:t xml:space="preserve">Table </w:t>
                            </w:r>
                            <w:r w:rsidRPr="00D45B30">
                              <w:rPr>
                                <w:sz w:val="18"/>
                              </w:rPr>
                              <w:t>6.4.2.6</w:t>
                            </w:r>
                            <w:r w:rsidRPr="00D45B30">
                              <w:rPr>
                                <w:sz w:val="18"/>
                                <w:lang w:eastAsia="zh-CN"/>
                              </w:rPr>
                              <w:t xml:space="preserve">-2: Measurement conditions for </w:t>
                            </w:r>
                            <w:r w:rsidRPr="00D45B30">
                              <w:rPr>
                                <w:sz w:val="18"/>
                              </w:rPr>
                              <w:t xml:space="preserve">the maximum allowable </w:t>
                            </w:r>
                            <w:r w:rsidRPr="00D45B30">
                              <w:rPr>
                                <w:rFonts w:hint="eastAsia"/>
                                <w:sz w:val="18"/>
                                <w:lang w:eastAsia="zh-CN"/>
                              </w:rPr>
                              <w:t xml:space="preserve">phase </w:t>
                            </w:r>
                            <w:r w:rsidRPr="00D45B30">
                              <w:rPr>
                                <w:sz w:val="18"/>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H"/>
                                    <w:rPr>
                                      <w:sz w:val="16"/>
                                    </w:rPr>
                                  </w:pPr>
                                  <w:r w:rsidRPr="00D45B30">
                                    <w:rPr>
                                      <w:rFonts w:cs="Arial"/>
                                      <w:sz w:val="16"/>
                                      <w:szCs w:val="18"/>
                                      <w:lang w:eastAsia="x-none"/>
                                    </w:rPr>
                                    <w:br w:type="page"/>
                                  </w:r>
                                  <w:r w:rsidRPr="00D45B30">
                                    <w:rPr>
                                      <w:sz w:val="16"/>
                                    </w:rPr>
                                    <w:t>Parameter</w:t>
                                  </w:r>
                                </w:p>
                              </w:tc>
                              <w:tc>
                                <w:tcPr>
                                  <w:tcW w:w="1135" w:type="dxa"/>
                                  <w:tcMar>
                                    <w:top w:w="0" w:type="dxa"/>
                                    <w:left w:w="108" w:type="dxa"/>
                                    <w:bottom w:w="0" w:type="dxa"/>
                                    <w:right w:w="108" w:type="dxa"/>
                                  </w:tcMar>
                                  <w:hideMark/>
                                </w:tcPr>
                                <w:p w:rsidR="002B61BD" w:rsidRPr="00D45B30" w:rsidRDefault="002B61BD" w:rsidP="00D45B30">
                                  <w:pPr>
                                    <w:pStyle w:val="TAH"/>
                                    <w:rPr>
                                      <w:sz w:val="16"/>
                                      <w:lang w:eastAsia="x-none"/>
                                    </w:rPr>
                                  </w:pPr>
                                  <w:r w:rsidRPr="00D45B30">
                                    <w:rPr>
                                      <w:sz w:val="16"/>
                                    </w:rPr>
                                    <w:t>Unit</w:t>
                                  </w:r>
                                </w:p>
                              </w:tc>
                              <w:tc>
                                <w:tcPr>
                                  <w:tcW w:w="2630" w:type="dxa"/>
                                  <w:tcMar>
                                    <w:top w:w="0" w:type="dxa"/>
                                    <w:left w:w="108" w:type="dxa"/>
                                    <w:bottom w:w="0" w:type="dxa"/>
                                    <w:right w:w="108" w:type="dxa"/>
                                  </w:tcMar>
                                  <w:hideMark/>
                                </w:tcPr>
                                <w:p w:rsidR="002B61BD" w:rsidRPr="00D45B30" w:rsidRDefault="002B61BD" w:rsidP="00D45B30">
                                  <w:pPr>
                                    <w:pStyle w:val="TAH"/>
                                    <w:rPr>
                                      <w:sz w:val="16"/>
                                    </w:rPr>
                                  </w:pPr>
                                  <w:r w:rsidRPr="00D45B30">
                                    <w:rPr>
                                      <w:sz w:val="16"/>
                                    </w:rPr>
                                    <w:t>Level</w:t>
                                  </w:r>
                                </w:p>
                              </w:tc>
                            </w:tr>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UE EIRP</w:t>
                                  </w:r>
                                </w:p>
                              </w:tc>
                              <w:tc>
                                <w:tcPr>
                                  <w:tcW w:w="1135"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dBm</w:t>
                                  </w:r>
                                </w:p>
                              </w:tc>
                              <w:tc>
                                <w:tcPr>
                                  <w:tcW w:w="2630" w:type="dxa"/>
                                  <w:tcMar>
                                    <w:top w:w="0" w:type="dxa"/>
                                    <w:left w:w="108" w:type="dxa"/>
                                    <w:bottom w:w="0" w:type="dxa"/>
                                    <w:right w:w="108" w:type="dxa"/>
                                  </w:tcMar>
                                  <w:hideMark/>
                                </w:tcPr>
                                <w:p w:rsidR="002B61BD" w:rsidRPr="00D45B30" w:rsidRDefault="002B61BD" w:rsidP="00D45B30">
                                  <w:pPr>
                                    <w:pStyle w:val="TAC"/>
                                    <w:rPr>
                                      <w:sz w:val="16"/>
                                      <w:lang w:eastAsia="zh-CN"/>
                                    </w:rPr>
                                  </w:pPr>
                                  <w:proofErr w:type="spellStart"/>
                                  <w:proofErr w:type="gramStart"/>
                                  <w:r w:rsidRPr="00D45B30">
                                    <w:rPr>
                                      <w:sz w:val="16"/>
                                    </w:rPr>
                                    <w:t>P</w:t>
                                  </w:r>
                                  <w:r w:rsidRPr="00D45B30">
                                    <w:rPr>
                                      <w:sz w:val="16"/>
                                      <w:vertAlign w:val="subscript"/>
                                    </w:rPr>
                                    <w:t>UMAX,f</w:t>
                                  </w:r>
                                  <w:proofErr w:type="gramEnd"/>
                                  <w:r w:rsidRPr="00D45B30">
                                    <w:rPr>
                                      <w:sz w:val="16"/>
                                      <w:vertAlign w:val="subscript"/>
                                    </w:rPr>
                                    <w:t>,c</w:t>
                                  </w:r>
                                  <w:proofErr w:type="spellEnd"/>
                                  <w:r w:rsidRPr="00D45B30">
                                    <w:rPr>
                                      <w:sz w:val="16"/>
                                    </w:rPr>
                                    <w:t xml:space="preserve"> in clause 6.2.4</w:t>
                                  </w:r>
                                  <w:r w:rsidRPr="00D45B30">
                                    <w:rPr>
                                      <w:rFonts w:hint="eastAsia"/>
                                      <w:sz w:val="16"/>
                                      <w:lang w:eastAsia="zh-CN"/>
                                    </w:rPr>
                                    <w:t xml:space="preserve">, </w:t>
                                  </w:r>
                                  <w:r w:rsidRPr="00D45B30">
                                    <w:rPr>
                                      <w:rFonts w:eastAsia="Malgun Gothic"/>
                                      <w:sz w:val="16"/>
                                      <w:lang w:val="en-US"/>
                                    </w:rPr>
                                    <w:t>P-MPR</w:t>
                                  </w:r>
                                  <w:r w:rsidRPr="00D45B30">
                                    <w:rPr>
                                      <w:rFonts w:hint="eastAsia"/>
                                      <w:sz w:val="16"/>
                                      <w:lang w:val="en-US" w:eastAsia="zh-CN"/>
                                    </w:rPr>
                                    <w:t xml:space="preserve"> </w:t>
                                  </w:r>
                                  <w:r w:rsidRPr="00D45B30">
                                    <w:rPr>
                                      <w:rFonts w:eastAsia="Malgun Gothic"/>
                                      <w:sz w:val="16"/>
                                      <w:lang w:val="en-US"/>
                                    </w:rPr>
                                    <w:t>=</w:t>
                                  </w:r>
                                  <w:r w:rsidRPr="00D45B30">
                                    <w:rPr>
                                      <w:rFonts w:hint="eastAsia"/>
                                      <w:sz w:val="16"/>
                                      <w:lang w:val="en-US" w:eastAsia="zh-CN"/>
                                    </w:rPr>
                                    <w:t xml:space="preserve"> </w:t>
                                  </w:r>
                                  <w:r w:rsidRPr="00D45B30">
                                    <w:rPr>
                                      <w:rFonts w:eastAsia="Malgun Gothic"/>
                                      <w:sz w:val="16"/>
                                      <w:lang w:val="en-US"/>
                                    </w:rPr>
                                    <w:t>0</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rFonts w:hint="eastAsia"/>
                                      <w:sz w:val="16"/>
                                      <w:lang w:eastAsia="zh-CN"/>
                                    </w:rPr>
                                    <w:t xml:space="preserve">UE </w:t>
                                  </w:r>
                                  <w:r w:rsidRPr="00D45B30">
                                    <w:rPr>
                                      <w:sz w:val="16"/>
                                    </w:rPr>
                                    <w:t>downlink received power</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rFonts w:hint="eastAsia"/>
                                      <w:sz w:val="16"/>
                                      <w:lang w:eastAsia="zh-CN"/>
                                    </w:rPr>
                                    <w:t>Not change</w:t>
                                  </w:r>
                                </w:p>
                              </w:tc>
                            </w:tr>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Operating conditions</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Normal conditions</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rPr>
                                    <w:t>Transmission bandwidth</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rPr>
                                  </w:pPr>
                                  <w:r w:rsidRPr="00D45B30">
                                    <w:rPr>
                                      <w:rFonts w:hint="eastAsia"/>
                                      <w:sz w:val="16"/>
                                      <w:lang w:eastAsia="zh-CN"/>
                                    </w:rPr>
                                    <w:t>C</w:t>
                                  </w:r>
                                  <w:r w:rsidRPr="00D45B30">
                                    <w:rPr>
                                      <w:sz w:val="16"/>
                                      <w:lang w:eastAsia="zh-CN"/>
                                    </w:rPr>
                                    <w:t xml:space="preserve">onfined within </w:t>
                                  </w:r>
                                  <w:proofErr w:type="spellStart"/>
                                  <w:r w:rsidRPr="00D45B30">
                                    <w:rPr>
                                      <w:sz w:val="16"/>
                                      <w:lang w:eastAsia="zh-CN"/>
                                    </w:rPr>
                                    <w:t>F</w:t>
                                  </w:r>
                                  <w:r w:rsidRPr="00D45B30">
                                    <w:rPr>
                                      <w:sz w:val="16"/>
                                      <w:vertAlign w:val="subscript"/>
                                      <w:lang w:eastAsia="zh-CN"/>
                                    </w:rPr>
                                    <w:t>UL_low</w:t>
                                  </w:r>
                                  <w:proofErr w:type="spellEnd"/>
                                  <w:r w:rsidRPr="00D45B30">
                                    <w:rPr>
                                      <w:sz w:val="16"/>
                                      <w:lang w:eastAsia="zh-CN"/>
                                    </w:rPr>
                                    <w:t xml:space="preserve"> + [4] MHz </w:t>
                                  </w:r>
                                  <w:r w:rsidRPr="00D45B30">
                                    <w:rPr>
                                      <w:rFonts w:hint="eastAsia"/>
                                      <w:sz w:val="16"/>
                                      <w:lang w:eastAsia="zh-CN"/>
                                    </w:rPr>
                                    <w:t>and</w:t>
                                  </w:r>
                                  <w:r w:rsidRPr="00D45B30">
                                    <w:rPr>
                                      <w:sz w:val="16"/>
                                      <w:lang w:eastAsia="zh-CN"/>
                                    </w:rPr>
                                    <w:t xml:space="preserve"> </w:t>
                                  </w:r>
                                  <w:proofErr w:type="spellStart"/>
                                  <w:r w:rsidRPr="00D45B30">
                                    <w:rPr>
                                      <w:sz w:val="16"/>
                                      <w:lang w:eastAsia="zh-CN"/>
                                    </w:rPr>
                                    <w:t>F</w:t>
                                  </w:r>
                                  <w:r w:rsidRPr="00D45B30">
                                    <w:rPr>
                                      <w:sz w:val="16"/>
                                      <w:vertAlign w:val="subscript"/>
                                      <w:lang w:eastAsia="zh-CN"/>
                                    </w:rPr>
                                    <w:t>UL_high</w:t>
                                  </w:r>
                                  <w:proofErr w:type="spellEnd"/>
                                  <w:r w:rsidRPr="00D45B30">
                                    <w:rPr>
                                      <w:sz w:val="16"/>
                                      <w:lang w:eastAsia="zh-CN"/>
                                    </w:rPr>
                                    <w:t xml:space="preserve"> – [4] MHz</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lang w:eastAsia="zh-CN"/>
                                    </w:rPr>
                                    <w:t>DL signal frequency</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Not change before and during the measurement window</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lang w:eastAsia="zh-CN"/>
                                    </w:rPr>
                                    <w:t>DL signal timing</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Maintained constant before and during the measurement window</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UL slots for testing</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Tested on consecutive UL slots</w:t>
                                  </w:r>
                                </w:p>
                              </w:tc>
                            </w:tr>
                          </w:tbl>
                          <w:p w:rsidR="002B61BD" w:rsidRPr="00D45B30" w:rsidRDefault="002B61BD" w:rsidP="00D45B30">
                            <w:pPr>
                              <w:rPr>
                                <w:sz w:val="22"/>
                              </w:rPr>
                            </w:pPr>
                          </w:p>
                          <w:p w:rsidR="002B61BD" w:rsidRDefault="002B61BD" w:rsidP="00D45B30">
                            <w:pPr>
                              <w:spacing w:before="120" w:after="120"/>
                            </w:pPr>
                          </w:p>
                        </w:txbxContent>
                      </wps:txbx>
                      <wps:bodyPr rot="0" vert="horz" wrap="square" lIns="91440" tIns="45720" rIns="91440" bIns="45720" anchor="ctr" anchorCtr="0">
                        <a:noAutofit/>
                      </wps:bodyPr>
                    </wps:wsp>
                  </a:graphicData>
                </a:graphic>
              </wp:inline>
            </w:drawing>
          </mc:Choice>
          <mc:Fallback>
            <w:pict>
              <v:shape w14:anchorId="40890D16" id="_x0000_s1028" type="#_x0000_t202" style="width:481.95pt;height:5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">
                <v:textbox>
                  <w:txbxContent>
                    <w:p w:rsidR="002B61BD" w:rsidRPr="00D45B30" w:rsidRDefault="002B61BD" w:rsidP="00D45B30">
                      <w:pPr>
                        <w:pStyle w:val="Heading4"/>
                        <w:rPr>
                          <w:sz w:val="22"/>
                        </w:rPr>
                      </w:pPr>
                      <w:r w:rsidRPr="00D45B30">
                        <w:rPr>
                          <w:sz w:val="22"/>
                        </w:rPr>
                        <w:t>6.4.2.6</w:t>
                      </w:r>
                      <w:r w:rsidRPr="00D45B30">
                        <w:rPr>
                          <w:sz w:val="22"/>
                        </w:rPr>
                        <w:tab/>
                        <w:t>Phase continuity requirements for DMRS bundling</w:t>
                      </w:r>
                    </w:p>
                    <w:p w:rsidR="002B61BD" w:rsidRPr="00D45B30" w:rsidRDefault="002B61BD" w:rsidP="00D45B30">
                      <w:pPr>
                        <w:rPr>
                          <w:sz w:val="18"/>
                        </w:rPr>
                      </w:pPr>
                      <w:r w:rsidRPr="00D45B30">
                        <w:rPr>
                          <w:sz w:val="18"/>
                        </w:rPr>
                        <w:t xml:space="preserve">For bands that UE indicates the support of DMRS bundling, the maximum allowable difference between the measured phase value in any slot </w:t>
                      </w:r>
                      <w:r w:rsidRPr="00D45B30">
                        <w:rPr>
                          <w:i/>
                          <w:sz w:val="18"/>
                        </w:rPr>
                        <w:t>p-1</w:t>
                      </w:r>
                      <w:r w:rsidRPr="00D45B30">
                        <w:rPr>
                          <w:sz w:val="18"/>
                        </w:rPr>
                        <w:t xml:space="preserve"> and slot </w:t>
                      </w:r>
                      <w:r w:rsidRPr="00D45B30">
                        <w:rPr>
                          <w:i/>
                          <w:sz w:val="18"/>
                        </w:rPr>
                        <w:t>p</w:t>
                      </w:r>
                      <w:r w:rsidRPr="00D45B30">
                        <w:rPr>
                          <w:sz w:val="18"/>
                        </w:rPr>
                        <w:t xml:space="preserve"> for </w:t>
                      </w:r>
                      <w:r w:rsidRPr="00BB1676">
                        <w:rPr>
                          <w:sz w:val="18"/>
                        </w:rPr>
                        <w:t xml:space="preserve">each antenna </w:t>
                      </w:r>
                      <w:r w:rsidRPr="00D45B30">
                        <w:rPr>
                          <w:color w:val="FF0000"/>
                          <w:sz w:val="18"/>
                        </w:rPr>
                        <w:t xml:space="preserve">connector </w:t>
                      </w:r>
                      <w:r w:rsidRPr="00D45B30">
                        <w:rPr>
                          <w:sz w:val="18"/>
                        </w:rPr>
                        <w:t>shall satisfy the requirements as listed in Table 6.4.2.6-1 for the measurement conditions defined in Table 6.4.2.6-2, within a measurement time window limited by the UE capability of maximum duration for DMRS bundling [</w:t>
                      </w:r>
                      <w:proofErr w:type="spellStart"/>
                      <w:r w:rsidRPr="00D45B30">
                        <w:rPr>
                          <w:i/>
                          <w:sz w:val="18"/>
                        </w:rPr>
                        <w:t>maxDMRS-BundlingDuration</w:t>
                      </w:r>
                      <w:proofErr w:type="spellEnd"/>
                      <w:r w:rsidRPr="00D45B30">
                        <w:rPr>
                          <w:sz w:val="18"/>
                        </w:rPr>
                        <w:t>], and defined for each frequency band separately. The phase value for each slot is measured as shown in Annex F.8. These requirements apply to PUCCH and PUSCH transmissions with DFT-s-OFDM and CP-OFDM waveforms.</w:t>
                      </w:r>
                    </w:p>
                    <w:p w:rsidR="002B61BD" w:rsidRPr="00D45B30" w:rsidRDefault="002B61BD" w:rsidP="00D45B30">
                      <w:pPr>
                        <w:pStyle w:val="TH"/>
                        <w:rPr>
                          <w:sz w:val="18"/>
                          <w:lang w:eastAsia="zh-CN"/>
                        </w:rPr>
                      </w:pPr>
                      <w:r w:rsidRPr="00D45B30">
                        <w:rPr>
                          <w:sz w:val="18"/>
                        </w:rPr>
                        <w:t xml:space="preserve">Table 6.4.2.6-1: Maximum allowable phase difference </w:t>
                      </w:r>
                      <w:r w:rsidRPr="00D45B30">
                        <w:rPr>
                          <w:rFonts w:hint="eastAsia"/>
                          <w:sz w:val="18"/>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2B61BD" w:rsidRPr="00D45B30" w:rsidTr="005D60C2">
                        <w:trPr>
                          <w:trHeight w:val="187"/>
                          <w:jc w:val="center"/>
                        </w:trPr>
                        <w:tc>
                          <w:tcPr>
                            <w:tcW w:w="1842" w:type="dxa"/>
                            <w:tcBorders>
                              <w:top w:val="single" w:sz="4" w:space="0" w:color="auto"/>
                              <w:left w:val="single" w:sz="4" w:space="0" w:color="auto"/>
                              <w:bottom w:val="single" w:sz="4" w:space="0" w:color="auto"/>
                              <w:right w:val="single" w:sz="4" w:space="0" w:color="auto"/>
                            </w:tcBorders>
                          </w:tcPr>
                          <w:p w:rsidR="002B61BD" w:rsidRPr="00D45B30" w:rsidRDefault="002B61BD" w:rsidP="00D45B30">
                            <w:pPr>
                              <w:keepNext/>
                              <w:keepLines/>
                              <w:spacing w:after="0"/>
                              <w:jc w:val="center"/>
                              <w:rPr>
                                <w:rFonts w:ascii="Arial" w:hAnsi="Arial"/>
                                <w:b/>
                                <w:sz w:val="16"/>
                                <w:lang w:eastAsia="zh-CN"/>
                              </w:rPr>
                            </w:pPr>
                            <w:r w:rsidRPr="00D45B30">
                              <w:rPr>
                                <w:rFonts w:ascii="Arial" w:hAnsi="Arial" w:hint="eastAsia"/>
                                <w:b/>
                                <w:sz w:val="16"/>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rsidR="002B61BD" w:rsidRPr="00D45B30" w:rsidRDefault="002B61BD" w:rsidP="00D45B30">
                            <w:pPr>
                              <w:keepNext/>
                              <w:keepLines/>
                              <w:spacing w:after="0"/>
                              <w:jc w:val="center"/>
                              <w:rPr>
                                <w:rFonts w:ascii="Arial" w:hAnsi="Arial"/>
                                <w:b/>
                                <w:sz w:val="16"/>
                                <w:lang w:eastAsia="zh-CN"/>
                              </w:rPr>
                            </w:pPr>
                            <w:r w:rsidRPr="00D45B30">
                              <w:rPr>
                                <w:rFonts w:ascii="Arial" w:hAnsi="Arial" w:hint="eastAsia"/>
                                <w:b/>
                                <w:sz w:val="16"/>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rsidR="002B61BD" w:rsidRPr="00D45B30" w:rsidRDefault="002B61BD" w:rsidP="00D45B30">
                            <w:pPr>
                              <w:keepNext/>
                              <w:keepLines/>
                              <w:spacing w:after="0"/>
                              <w:jc w:val="center"/>
                              <w:rPr>
                                <w:sz w:val="18"/>
                                <w:lang w:eastAsia="zh-CN"/>
                              </w:rPr>
                            </w:pPr>
                            <w:r w:rsidRPr="00D45B30">
                              <w:rPr>
                                <w:rFonts w:ascii="Arial" w:hAnsi="Arial" w:hint="eastAsia"/>
                                <w:b/>
                                <w:sz w:val="16"/>
                                <w:lang w:eastAsia="zh-CN"/>
                              </w:rPr>
                              <w:t>P</w:t>
                            </w:r>
                            <w:r w:rsidRPr="00D45B30">
                              <w:rPr>
                                <w:rFonts w:ascii="Arial" w:hAnsi="Arial"/>
                                <w:b/>
                                <w:sz w:val="16"/>
                              </w:rPr>
                              <w:t xml:space="preserve">hase </w:t>
                            </w:r>
                            <w:r w:rsidRPr="00D45B30">
                              <w:rPr>
                                <w:rFonts w:ascii="Arial" w:hAnsi="Arial" w:hint="eastAsia"/>
                                <w:b/>
                                <w:sz w:val="16"/>
                                <w:lang w:eastAsia="zh-CN"/>
                              </w:rPr>
                              <w:t>d</w:t>
                            </w:r>
                            <w:r w:rsidRPr="00D45B30">
                              <w:rPr>
                                <w:rFonts w:ascii="Arial" w:hAnsi="Arial"/>
                                <w:b/>
                                <w:sz w:val="16"/>
                              </w:rPr>
                              <w:t xml:space="preserve">ifference </w:t>
                            </w:r>
                            <w:r w:rsidRPr="00D45B30">
                              <w:rPr>
                                <w:rFonts w:ascii="Arial" w:hAnsi="Arial" w:hint="eastAsia"/>
                                <w:b/>
                                <w:sz w:val="16"/>
                                <w:lang w:eastAsia="zh-CN"/>
                              </w:rPr>
                              <w:t xml:space="preserve">between any slot </w:t>
                            </w:r>
                            <w:r w:rsidRPr="00D45B30">
                              <w:rPr>
                                <w:rFonts w:ascii="Arial" w:hAnsi="Arial"/>
                                <w:b/>
                                <w:i/>
                                <w:sz w:val="16"/>
                                <w:lang w:eastAsia="zh-CN"/>
                              </w:rPr>
                              <w:t>p-1</w:t>
                            </w:r>
                            <w:r w:rsidRPr="00D45B30">
                              <w:rPr>
                                <w:rFonts w:ascii="Arial" w:hAnsi="Arial" w:hint="eastAsia"/>
                                <w:b/>
                                <w:sz w:val="16"/>
                                <w:lang w:eastAsia="zh-CN"/>
                              </w:rPr>
                              <w:t xml:space="preserve"> and slot </w:t>
                            </w:r>
                            <w:r w:rsidRPr="00D45B30">
                              <w:rPr>
                                <w:rFonts w:ascii="Arial" w:hAnsi="Arial"/>
                                <w:b/>
                                <w:i/>
                                <w:sz w:val="16"/>
                                <w:lang w:eastAsia="zh-CN"/>
                              </w:rPr>
                              <w:t>p</w:t>
                            </w:r>
                            <w:r w:rsidRPr="00D45B30">
                              <w:rPr>
                                <w:sz w:val="18"/>
                                <w:lang w:eastAsia="zh-CN"/>
                              </w:rPr>
                              <w:t xml:space="preserve"> </w:t>
                            </w:r>
                          </w:p>
                          <w:p w:rsidR="002B61BD" w:rsidRPr="00D45B30" w:rsidRDefault="002B61BD" w:rsidP="00D45B30">
                            <w:pPr>
                              <w:keepNext/>
                              <w:keepLines/>
                              <w:spacing w:after="0"/>
                              <w:jc w:val="center"/>
                              <w:rPr>
                                <w:rFonts w:ascii="Arial" w:hAnsi="Arial" w:cs="Arial"/>
                                <w:b/>
                                <w:sz w:val="16"/>
                                <w:lang w:eastAsia="zh-CN"/>
                              </w:rPr>
                            </w:pPr>
                            <w:r w:rsidRPr="00D45B30">
                              <w:rPr>
                                <w:rFonts w:ascii="Arial" w:hAnsi="Arial"/>
                                <w:b/>
                                <w:sz w:val="16"/>
                                <w:lang w:eastAsia="zh-CN"/>
                              </w:rPr>
                              <w:t>(NOTE 2)</w:t>
                            </w:r>
                          </w:p>
                        </w:tc>
                      </w:tr>
                      <w:tr w:rsidR="002B61BD" w:rsidRPr="00D45B30" w:rsidTr="005D60C2">
                        <w:trPr>
                          <w:trHeight w:val="187"/>
                          <w:jc w:val="center"/>
                        </w:trPr>
                        <w:tc>
                          <w:tcPr>
                            <w:tcW w:w="1842" w:type="dxa"/>
                            <w:tcBorders>
                              <w:top w:val="single" w:sz="4" w:space="0" w:color="auto"/>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hint="eastAsia"/>
                                <w:sz w:val="16"/>
                                <w:lang w:eastAsia="zh-CN"/>
                              </w:rPr>
                              <w:t>PUSCH</w:t>
                            </w:r>
                          </w:p>
                        </w:tc>
                        <w:tc>
                          <w:tcPr>
                            <w:tcW w:w="2788" w:type="dxa"/>
                            <w:tcBorders>
                              <w:top w:val="single" w:sz="4" w:space="0" w:color="auto"/>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sz w:val="16"/>
                              </w:rPr>
                              <w:t>Pi/2 BPSK, QPSK</w:t>
                            </w:r>
                          </w:p>
                        </w:tc>
                        <w:tc>
                          <w:tcPr>
                            <w:tcW w:w="5225" w:type="dxa"/>
                            <w:vMerge w:val="restart"/>
                            <w:tcBorders>
                              <w:top w:val="single" w:sz="4" w:space="0" w:color="auto"/>
                              <w:left w:val="single" w:sz="4" w:space="0" w:color="auto"/>
                              <w:right w:val="single" w:sz="4" w:space="0" w:color="auto"/>
                            </w:tcBorders>
                            <w:vAlign w:val="center"/>
                            <w:hideMark/>
                          </w:tcPr>
                          <w:p w:rsidR="002B61BD" w:rsidRPr="00D45B30" w:rsidRDefault="002B61BD" w:rsidP="00D45B30">
                            <w:pPr>
                              <w:keepNext/>
                              <w:keepLines/>
                              <w:spacing w:after="0"/>
                              <w:jc w:val="center"/>
                              <w:rPr>
                                <w:rFonts w:ascii="Arial" w:hAnsi="Arial" w:cs="Arial"/>
                                <w:b/>
                                <w:sz w:val="16"/>
                              </w:rPr>
                            </w:pPr>
                            <w:r w:rsidRPr="00D45B30">
                              <w:rPr>
                                <w:rFonts w:ascii="Arial" w:hAnsi="Arial"/>
                                <w:sz w:val="16"/>
                                <w:lang w:eastAsia="zh-CN"/>
                              </w:rPr>
                              <w:t>[25]</w:t>
                            </w:r>
                            <w:r w:rsidRPr="00D45B30">
                              <w:rPr>
                                <w:rFonts w:ascii="Arial" w:hAnsi="Arial"/>
                                <w:sz w:val="16"/>
                              </w:rPr>
                              <w:t xml:space="preserve"> degrees</w:t>
                            </w:r>
                          </w:p>
                        </w:tc>
                      </w:tr>
                      <w:tr w:rsidR="002B61BD" w:rsidRPr="00D45B30" w:rsidTr="005D60C2">
                        <w:trPr>
                          <w:trHeight w:val="187"/>
                          <w:jc w:val="center"/>
                        </w:trPr>
                        <w:tc>
                          <w:tcPr>
                            <w:tcW w:w="1842" w:type="dxa"/>
                            <w:tcBorders>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hint="eastAsia"/>
                                <w:sz w:val="16"/>
                                <w:lang w:eastAsia="zh-CN"/>
                              </w:rPr>
                              <w:t>PUCCH</w:t>
                            </w:r>
                          </w:p>
                        </w:tc>
                        <w:tc>
                          <w:tcPr>
                            <w:tcW w:w="2788" w:type="dxa"/>
                            <w:tcBorders>
                              <w:left w:val="single" w:sz="4" w:space="0" w:color="auto"/>
                              <w:right w:val="single" w:sz="4" w:space="0" w:color="auto"/>
                            </w:tcBorders>
                          </w:tcPr>
                          <w:p w:rsidR="002B61BD" w:rsidRPr="00D45B30" w:rsidRDefault="002B61BD" w:rsidP="00D45B30">
                            <w:pPr>
                              <w:keepNext/>
                              <w:keepLines/>
                              <w:spacing w:after="0"/>
                              <w:jc w:val="center"/>
                              <w:rPr>
                                <w:rFonts w:ascii="Arial" w:hAnsi="Arial"/>
                                <w:sz w:val="16"/>
                                <w:lang w:eastAsia="zh-CN"/>
                              </w:rPr>
                            </w:pPr>
                            <w:r w:rsidRPr="00D45B30">
                              <w:rPr>
                                <w:rFonts w:ascii="Arial" w:hAnsi="Arial"/>
                                <w:sz w:val="16"/>
                              </w:rPr>
                              <w:t xml:space="preserve">Pi/2 BPSK, </w:t>
                            </w:r>
                            <w:r w:rsidRPr="00D45B30">
                              <w:rPr>
                                <w:rFonts w:ascii="Arial" w:hAnsi="Arial" w:hint="eastAsia"/>
                                <w:sz w:val="16"/>
                                <w:lang w:eastAsia="zh-CN"/>
                              </w:rPr>
                              <w:t xml:space="preserve">BPSK, </w:t>
                            </w:r>
                            <w:r w:rsidRPr="00D45B30">
                              <w:rPr>
                                <w:rFonts w:ascii="Arial" w:hAnsi="Arial"/>
                                <w:sz w:val="16"/>
                              </w:rPr>
                              <w:t>QPSK</w:t>
                            </w:r>
                          </w:p>
                        </w:tc>
                        <w:tc>
                          <w:tcPr>
                            <w:tcW w:w="5225" w:type="dxa"/>
                            <w:vMerge/>
                            <w:tcBorders>
                              <w:left w:val="single" w:sz="4" w:space="0" w:color="auto"/>
                              <w:right w:val="single" w:sz="4" w:space="0" w:color="auto"/>
                            </w:tcBorders>
                            <w:vAlign w:val="center"/>
                          </w:tcPr>
                          <w:p w:rsidR="002B61BD" w:rsidRPr="00D45B30" w:rsidRDefault="002B61BD" w:rsidP="00D45B30">
                            <w:pPr>
                              <w:keepNext/>
                              <w:keepLines/>
                              <w:spacing w:after="0"/>
                              <w:jc w:val="center"/>
                              <w:rPr>
                                <w:rFonts w:ascii="Arial" w:hAnsi="Arial"/>
                                <w:sz w:val="16"/>
                                <w:lang w:eastAsia="zh-CN"/>
                              </w:rPr>
                            </w:pPr>
                          </w:p>
                        </w:tc>
                      </w:tr>
                      <w:tr w:rsidR="002B61BD" w:rsidRPr="00D45B30" w:rsidTr="005D60C2">
                        <w:trPr>
                          <w:trHeight w:val="187"/>
                          <w:jc w:val="center"/>
                        </w:trPr>
                        <w:tc>
                          <w:tcPr>
                            <w:tcW w:w="9855" w:type="dxa"/>
                            <w:gridSpan w:val="3"/>
                            <w:tcBorders>
                              <w:left w:val="single" w:sz="4" w:space="0" w:color="auto"/>
                              <w:right w:val="single" w:sz="4" w:space="0" w:color="auto"/>
                            </w:tcBorders>
                          </w:tcPr>
                          <w:p w:rsidR="002B61BD" w:rsidRPr="00D45B30" w:rsidRDefault="002B61BD" w:rsidP="00D45B30">
                            <w:pPr>
                              <w:pStyle w:val="TAN"/>
                              <w:rPr>
                                <w:sz w:val="16"/>
                                <w:lang w:eastAsia="zh-CN"/>
                              </w:rPr>
                            </w:pPr>
                            <w:r w:rsidRPr="00D45B30">
                              <w:rPr>
                                <w:sz w:val="16"/>
                                <w:lang w:eastAsia="zh-CN"/>
                              </w:rPr>
                              <w:t xml:space="preserve">NOTE 1: </w:t>
                            </w:r>
                            <w:r w:rsidRPr="00D45B30">
                              <w:rPr>
                                <w:sz w:val="16"/>
                                <w:lang w:eastAsia="zh-CN"/>
                              </w:rPr>
                              <w:tab/>
                              <w:t xml:space="preserve">The UE capability of the length of maximum duration refers to the maximum time duration during which UE </w:t>
                            </w:r>
                            <w:proofErr w:type="gramStart"/>
                            <w:r w:rsidRPr="00D45B30">
                              <w:rPr>
                                <w:sz w:val="16"/>
                                <w:lang w:eastAsia="zh-CN"/>
                              </w:rPr>
                              <w:t>is able to</w:t>
                            </w:r>
                            <w:proofErr w:type="gramEnd"/>
                            <w:r w:rsidRPr="00D45B30">
                              <w:rPr>
                                <w:sz w:val="16"/>
                                <w:lang w:eastAsia="zh-CN"/>
                              </w:rPr>
                              <w:t xml:space="preserve"> meet the phase continuity requirements, assuming no phase consistency violating events defined in TS 38.214 in between.</w:t>
                            </w:r>
                          </w:p>
                          <w:p w:rsidR="002B61BD" w:rsidRPr="00D45B30" w:rsidRDefault="002B61BD" w:rsidP="00D45B30">
                            <w:pPr>
                              <w:pStyle w:val="TAN"/>
                              <w:rPr>
                                <w:sz w:val="16"/>
                                <w:lang w:eastAsia="zh-CN"/>
                              </w:rPr>
                            </w:pPr>
                            <w:r w:rsidRPr="00D45B30">
                              <w:rPr>
                                <w:sz w:val="16"/>
                                <w:lang w:eastAsia="zh-CN"/>
                              </w:rPr>
                              <w:t xml:space="preserve">NOTE 2: </w:t>
                            </w:r>
                            <w:r w:rsidRPr="00D45B30">
                              <w:rPr>
                                <w:sz w:val="16"/>
                                <w:lang w:eastAsia="zh-CN"/>
                              </w:rPr>
                              <w:tab/>
                              <w:t xml:space="preserve">This requirement applies for TDD bands, for supported DMRS bundling configurations </w:t>
                            </w:r>
                            <w:r w:rsidRPr="00D45B30">
                              <w:rPr>
                                <w:sz w:val="16"/>
                              </w:rPr>
                              <w:t>≤</w:t>
                            </w:r>
                            <w:r w:rsidRPr="00D45B30">
                              <w:rPr>
                                <w:sz w:val="16"/>
                                <w:lang w:eastAsia="zh-CN"/>
                              </w:rPr>
                              <w:t xml:space="preserve"> 8 slots.</w:t>
                            </w:r>
                          </w:p>
                        </w:tc>
                      </w:tr>
                    </w:tbl>
                    <w:p w:rsidR="002B61BD" w:rsidRPr="00D45B30" w:rsidRDefault="002B61BD" w:rsidP="00D45B30">
                      <w:pPr>
                        <w:rPr>
                          <w:sz w:val="18"/>
                          <w:lang w:val="en-US"/>
                        </w:rPr>
                      </w:pPr>
                    </w:p>
                    <w:p w:rsidR="002B61BD" w:rsidRPr="00D45B30" w:rsidRDefault="002B61BD" w:rsidP="00D45B30">
                      <w:pPr>
                        <w:rPr>
                          <w:sz w:val="18"/>
                          <w:lang w:val="en-US"/>
                        </w:rPr>
                      </w:pPr>
                      <w:r w:rsidRPr="00D45B30">
                        <w:rPr>
                          <w:sz w:val="18"/>
                          <w:lang w:val="en-US"/>
                        </w:rPr>
                        <w:t xml:space="preserve">The above requirements </w:t>
                      </w:r>
                      <w:r w:rsidRPr="00D45B30">
                        <w:rPr>
                          <w:rFonts w:hint="eastAsia"/>
                          <w:sz w:val="18"/>
                          <w:lang w:val="en-US" w:eastAsia="zh-CN"/>
                        </w:rPr>
                        <w:t xml:space="preserve">are </w:t>
                      </w:r>
                      <w:r w:rsidRPr="00D45B30">
                        <w:rPr>
                          <w:sz w:val="18"/>
                          <w:lang w:val="en-US" w:eastAsia="zh-CN"/>
                        </w:rPr>
                        <w:t>applicable</w:t>
                      </w:r>
                      <w:r w:rsidRPr="00D45B30">
                        <w:rPr>
                          <w:rFonts w:hint="eastAsia"/>
                          <w:sz w:val="18"/>
                          <w:lang w:val="en-US" w:eastAsia="zh-CN"/>
                        </w:rPr>
                        <w:t xml:space="preserve"> </w:t>
                      </w:r>
                      <w:r w:rsidRPr="00D45B30">
                        <w:rPr>
                          <w:sz w:val="18"/>
                          <w:lang w:val="en-US"/>
                        </w:rPr>
                        <w:t xml:space="preserve">when </w:t>
                      </w:r>
                      <w:r w:rsidRPr="00D45B30">
                        <w:rPr>
                          <w:sz w:val="18"/>
                        </w:rPr>
                        <w:t xml:space="preserve">all the following conditions are met </w:t>
                      </w:r>
                      <w:r w:rsidRPr="00D45B30">
                        <w:rPr>
                          <w:sz w:val="18"/>
                          <w:lang w:val="en-US"/>
                        </w:rPr>
                        <w:t>within the measurement time window.</w:t>
                      </w:r>
                    </w:p>
                    <w:p w:rsidR="002B61BD" w:rsidRPr="00D45B30" w:rsidRDefault="002B61BD" w:rsidP="00D45B30">
                      <w:pPr>
                        <w:pStyle w:val="B1"/>
                        <w:rPr>
                          <w:sz w:val="18"/>
                          <w:lang w:val="en-US" w:eastAsia="zh-CN"/>
                        </w:rPr>
                      </w:pPr>
                      <w:r w:rsidRPr="00D45B30">
                        <w:rPr>
                          <w:rFonts w:eastAsia="Malgun Gothic"/>
                          <w:sz w:val="18"/>
                          <w:lang w:val="en-US"/>
                        </w:rPr>
                        <w:t>-</w:t>
                      </w:r>
                      <w:r w:rsidRPr="00D45B30">
                        <w:rPr>
                          <w:rFonts w:eastAsia="Malgun Gothic"/>
                          <w:sz w:val="18"/>
                          <w:lang w:val="en-US"/>
                        </w:rPr>
                        <w:tab/>
                        <w:t xml:space="preserve">RB allocation in terms of length and frequency position does not change, and intra-slot and inter-slot frequency hopping </w:t>
                      </w:r>
                      <w:r w:rsidRPr="00D45B30">
                        <w:rPr>
                          <w:sz w:val="18"/>
                          <w:lang w:val="en-US" w:eastAsia="zh-CN"/>
                        </w:rPr>
                        <w:t>is</w:t>
                      </w:r>
                      <w:r w:rsidRPr="00D45B30">
                        <w:rPr>
                          <w:rFonts w:hint="eastAsia"/>
                          <w:sz w:val="18"/>
                          <w:lang w:val="en-US" w:eastAsia="zh-CN"/>
                        </w:rPr>
                        <w:t xml:space="preserve"> not a</w:t>
                      </w:r>
                      <w:r w:rsidRPr="00D45B30">
                        <w:rPr>
                          <w:sz w:val="18"/>
                          <w:lang w:val="en-US" w:eastAsia="zh-CN"/>
                        </w:rPr>
                        <w:t>ctivated</w:t>
                      </w:r>
                      <w:r w:rsidRPr="00D45B30">
                        <w:rPr>
                          <w:rFonts w:eastAsia="Malgun Gothic"/>
                          <w:sz w:val="18"/>
                          <w:lang w:val="en-US"/>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eastAsia="SimSun"/>
                          <w:sz w:val="18"/>
                          <w:lang w:eastAsia="ja-JP"/>
                        </w:rPr>
                        <w:t>Modulation order does not change.</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t>No network commanded TA takes effect</w:t>
                      </w:r>
                      <w:r w:rsidRPr="00D45B30">
                        <w:rPr>
                          <w:sz w:val="18"/>
                          <w:lang w:val="en-US" w:eastAsia="zh-CN"/>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eastAsia="zh-CN"/>
                        </w:rPr>
                        <w:t>T</w:t>
                      </w:r>
                      <w:r w:rsidRPr="00D45B30">
                        <w:rPr>
                          <w:sz w:val="18"/>
                          <w:lang w:eastAsia="zh-CN"/>
                        </w:rPr>
                        <w:t>he TPMI precoder</w:t>
                      </w:r>
                      <w:r w:rsidRPr="00D45B30">
                        <w:rPr>
                          <w:rFonts w:hint="eastAsia"/>
                          <w:sz w:val="18"/>
                          <w:lang w:eastAsia="zh-CN"/>
                        </w:rPr>
                        <w:t xml:space="preserve"> </w:t>
                      </w:r>
                      <w:r w:rsidRPr="00D45B30">
                        <w:rPr>
                          <w:rFonts w:eastAsia="SimSun"/>
                          <w:sz w:val="18"/>
                          <w:lang w:eastAsia="ja-JP"/>
                        </w:rPr>
                        <w:t>does not change</w:t>
                      </w:r>
                      <w:r w:rsidRPr="00D45B30">
                        <w:rPr>
                          <w:rFonts w:hint="eastAsia"/>
                          <w:sz w:val="18"/>
                          <w:lang w:eastAsia="zh-CN"/>
                        </w:rPr>
                        <w:t>.</w:t>
                      </w:r>
                    </w:p>
                    <w:p w:rsidR="002B61BD" w:rsidRPr="00D45B30" w:rsidRDefault="002B61BD" w:rsidP="00D45B30">
                      <w:pPr>
                        <w:pStyle w:val="B1"/>
                        <w:rPr>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eastAsia="zh-CN"/>
                        </w:rPr>
                        <w:t>T</w:t>
                      </w:r>
                      <w:r w:rsidRPr="00D45B30">
                        <w:rPr>
                          <w:sz w:val="18"/>
                          <w:lang w:eastAsia="zh-CN"/>
                        </w:rPr>
                        <w:t>here is no change in UE EIRP level, and no change in the level of P-MPR applied by the UE</w:t>
                      </w:r>
                      <w:r w:rsidRPr="00D45B30">
                        <w:rPr>
                          <w:rFonts w:hint="eastAsia"/>
                          <w:sz w:val="18"/>
                          <w:lang w:eastAsia="zh-CN"/>
                        </w:rPr>
                        <w:t>.</w:t>
                      </w:r>
                    </w:p>
                    <w:p w:rsidR="002B61BD" w:rsidRPr="00D45B30" w:rsidRDefault="002B61BD" w:rsidP="00D45B30">
                      <w:pPr>
                        <w:pStyle w:val="B1"/>
                        <w:rPr>
                          <w:rFonts w:eastAsia="Malgun Gothic"/>
                          <w:sz w:val="18"/>
                          <w:lang w:val="en-US"/>
                        </w:rPr>
                      </w:pPr>
                      <w:r w:rsidRPr="00D45B30">
                        <w:rPr>
                          <w:rFonts w:eastAsia="Malgun Gothic"/>
                          <w:sz w:val="18"/>
                          <w:lang w:val="en-US"/>
                        </w:rPr>
                        <w:t>-</w:t>
                      </w:r>
                      <w:r w:rsidRPr="00D45B30">
                        <w:rPr>
                          <w:rFonts w:eastAsia="Malgun Gothic"/>
                          <w:sz w:val="18"/>
                          <w:lang w:val="en-US"/>
                        </w:rPr>
                        <w:tab/>
                        <w:t xml:space="preserve">UE is not scheduled with uplink transmission </w:t>
                      </w:r>
                      <w:r w:rsidRPr="00D45B30">
                        <w:rPr>
                          <w:rFonts w:hint="eastAsia"/>
                          <w:sz w:val="18"/>
                          <w:lang w:val="en-US" w:eastAsia="zh-CN"/>
                        </w:rPr>
                        <w:t xml:space="preserve">of </w:t>
                      </w:r>
                      <w:r w:rsidRPr="00D45B30">
                        <w:rPr>
                          <w:rFonts w:eastAsia="Malgun Gothic"/>
                          <w:sz w:val="18"/>
                          <w:lang w:val="en-US"/>
                        </w:rPr>
                        <w:t xml:space="preserve">other </w:t>
                      </w:r>
                      <w:r w:rsidRPr="00D45B30">
                        <w:rPr>
                          <w:rFonts w:eastAsia="SimSun"/>
                          <w:sz w:val="18"/>
                          <w:lang w:eastAsia="ja-JP"/>
                        </w:rPr>
                        <w:t xml:space="preserve">physical </w:t>
                      </w:r>
                      <w:r w:rsidRPr="00D45B30">
                        <w:rPr>
                          <w:rFonts w:hint="eastAsia"/>
                          <w:sz w:val="18"/>
                          <w:lang w:val="en-US" w:eastAsia="zh-CN"/>
                        </w:rPr>
                        <w:t xml:space="preserve">channel/signal </w:t>
                      </w:r>
                      <w:r w:rsidRPr="00D45B30">
                        <w:rPr>
                          <w:sz w:val="18"/>
                          <w:lang w:val="en-US" w:eastAsia="zh-CN"/>
                        </w:rPr>
                        <w:t xml:space="preserve">in-between the </w:t>
                      </w:r>
                      <w:r w:rsidRPr="00D45B30">
                        <w:rPr>
                          <w:rFonts w:eastAsia="Malgun Gothic"/>
                          <w:sz w:val="18"/>
                          <w:lang w:val="en-US"/>
                        </w:rPr>
                        <w:t>PUSCH</w:t>
                      </w:r>
                      <w:r w:rsidRPr="00D45B30">
                        <w:rPr>
                          <w:rFonts w:hint="eastAsia"/>
                          <w:sz w:val="18"/>
                          <w:lang w:val="en-US" w:eastAsia="zh-CN"/>
                        </w:rPr>
                        <w:t xml:space="preserve"> or </w:t>
                      </w:r>
                      <w:r w:rsidRPr="00D45B30">
                        <w:rPr>
                          <w:rFonts w:eastAsia="Malgun Gothic"/>
                          <w:sz w:val="18"/>
                          <w:lang w:val="en-US"/>
                        </w:rPr>
                        <w:t>PUCCH transmission</w:t>
                      </w:r>
                      <w:r w:rsidRPr="00D45B30">
                        <w:rPr>
                          <w:rFonts w:hint="eastAsia"/>
                          <w:sz w:val="18"/>
                          <w:lang w:val="en-US" w:eastAsia="zh-CN"/>
                        </w:rPr>
                        <w:t>s</w:t>
                      </w:r>
                      <w:r w:rsidRPr="00D45B30">
                        <w:rPr>
                          <w:rFonts w:eastAsia="Malgun Gothic"/>
                          <w:sz w:val="18"/>
                          <w:lang w:val="en-US"/>
                        </w:rPr>
                        <w:t>.</w:t>
                      </w:r>
                    </w:p>
                    <w:p w:rsidR="002B61BD" w:rsidRPr="00D45B30" w:rsidRDefault="002B61BD" w:rsidP="00D45B30">
                      <w:pPr>
                        <w:pStyle w:val="B1"/>
                        <w:rPr>
                          <w:iCs/>
                          <w:sz w:val="18"/>
                          <w:lang w:eastAsia="zh-CN"/>
                        </w:rPr>
                      </w:pPr>
                      <w:r w:rsidRPr="00D45B30">
                        <w:rPr>
                          <w:rFonts w:eastAsia="Malgun Gothic"/>
                          <w:sz w:val="18"/>
                          <w:lang w:val="en-US"/>
                        </w:rPr>
                        <w:t>-</w:t>
                      </w:r>
                      <w:r w:rsidRPr="00D45B30">
                        <w:rPr>
                          <w:rFonts w:eastAsia="Malgun Gothic"/>
                          <w:sz w:val="18"/>
                          <w:lang w:val="en-US"/>
                        </w:rPr>
                        <w:tab/>
                      </w:r>
                      <w:r w:rsidRPr="00D45B30">
                        <w:rPr>
                          <w:rFonts w:hint="eastAsia"/>
                          <w:sz w:val="18"/>
                          <w:lang w:val="en-US" w:eastAsia="zh-CN"/>
                        </w:rPr>
                        <w:t>F</w:t>
                      </w:r>
                      <w:r w:rsidRPr="00D45B30">
                        <w:rPr>
                          <w:rFonts w:hint="eastAsia"/>
                          <w:sz w:val="18"/>
                          <w:lang w:eastAsia="zh-CN"/>
                        </w:rPr>
                        <w:t xml:space="preserve">or TDD, no </w:t>
                      </w:r>
                      <w:r w:rsidRPr="00D45B30">
                        <w:rPr>
                          <w:iCs/>
                          <w:sz w:val="18"/>
                          <w:lang w:eastAsia="ja-JP"/>
                        </w:rPr>
                        <w:t>downlink slot(s)</w:t>
                      </w:r>
                      <w:r w:rsidRPr="00D45B30">
                        <w:rPr>
                          <w:rFonts w:hint="eastAsia"/>
                          <w:iCs/>
                          <w:sz w:val="18"/>
                          <w:lang w:eastAsia="zh-CN"/>
                        </w:rPr>
                        <w:t xml:space="preserve"> or downlink</w:t>
                      </w:r>
                      <w:r w:rsidRPr="00D45B30">
                        <w:rPr>
                          <w:iCs/>
                          <w:sz w:val="18"/>
                          <w:lang w:eastAsia="zh-CN"/>
                        </w:rPr>
                        <w:t xml:space="preserve"> symbol(s)</w:t>
                      </w:r>
                      <w:r w:rsidRPr="00D45B30">
                        <w:rPr>
                          <w:rFonts w:hint="eastAsia"/>
                          <w:iCs/>
                          <w:sz w:val="18"/>
                          <w:lang w:eastAsia="zh-CN"/>
                        </w:rPr>
                        <w:t xml:space="preserve"> </w:t>
                      </w:r>
                      <w:r w:rsidRPr="00D45B30">
                        <w:rPr>
                          <w:iCs/>
                          <w:sz w:val="18"/>
                          <w:lang w:eastAsia="zh-CN"/>
                        </w:rPr>
                        <w:t xml:space="preserve">or flexible </w:t>
                      </w:r>
                      <w:r w:rsidRPr="00D45B30">
                        <w:rPr>
                          <w:rFonts w:hint="eastAsia"/>
                          <w:iCs/>
                          <w:sz w:val="18"/>
                          <w:lang w:eastAsia="zh-CN"/>
                        </w:rPr>
                        <w:t>symbol</w:t>
                      </w:r>
                      <w:r w:rsidRPr="00D45B30">
                        <w:rPr>
                          <w:iCs/>
                          <w:sz w:val="18"/>
                          <w:lang w:eastAsia="zh-CN"/>
                        </w:rPr>
                        <w:t>(</w:t>
                      </w:r>
                      <w:r w:rsidRPr="00D45B30">
                        <w:rPr>
                          <w:rFonts w:hint="eastAsia"/>
                          <w:iCs/>
                          <w:sz w:val="18"/>
                          <w:lang w:eastAsia="zh-CN"/>
                        </w:rPr>
                        <w:t>s</w:t>
                      </w:r>
                      <w:r w:rsidRPr="00D45B30">
                        <w:rPr>
                          <w:iCs/>
                          <w:sz w:val="18"/>
                          <w:lang w:eastAsia="zh-CN"/>
                        </w:rPr>
                        <w:t>) with/without DL monitoring occasion configured</w:t>
                      </w:r>
                      <w:r w:rsidRPr="00D45B30">
                        <w:rPr>
                          <w:rFonts w:hint="eastAsia"/>
                          <w:iCs/>
                          <w:sz w:val="18"/>
                          <w:lang w:eastAsia="zh-CN"/>
                        </w:rPr>
                        <w:t xml:space="preserve"> </w:t>
                      </w:r>
                      <w:r w:rsidRPr="00D45B30">
                        <w:rPr>
                          <w:sz w:val="18"/>
                          <w:lang w:eastAsia="zh-CN"/>
                        </w:rPr>
                        <w:t>in-between the PUSCH or PUCCH</w:t>
                      </w:r>
                      <w:r w:rsidRPr="00D45B30">
                        <w:rPr>
                          <w:rFonts w:eastAsia="Malgun Gothic"/>
                          <w:sz w:val="18"/>
                          <w:lang w:val="en-US"/>
                        </w:rPr>
                        <w:t xml:space="preserve"> transmission</w:t>
                      </w:r>
                      <w:r w:rsidRPr="00D45B30">
                        <w:rPr>
                          <w:rFonts w:hint="eastAsia"/>
                          <w:sz w:val="18"/>
                          <w:lang w:val="en-US" w:eastAsia="zh-CN"/>
                        </w:rPr>
                        <w:t>s</w:t>
                      </w:r>
                      <w:r w:rsidRPr="00D45B30">
                        <w:rPr>
                          <w:rFonts w:hint="eastAsia"/>
                          <w:iCs/>
                          <w:sz w:val="18"/>
                          <w:lang w:eastAsia="zh-CN"/>
                        </w:rPr>
                        <w:t>.</w:t>
                      </w:r>
                    </w:p>
                    <w:p w:rsidR="002B61BD" w:rsidRPr="00D45B30" w:rsidRDefault="002B61BD" w:rsidP="00D45B30">
                      <w:pPr>
                        <w:pStyle w:val="B1"/>
                        <w:rPr>
                          <w:iCs/>
                          <w:sz w:val="18"/>
                          <w:lang w:eastAsia="zh-CN"/>
                        </w:rPr>
                      </w:pPr>
                      <w:r w:rsidRPr="00D45B30">
                        <w:rPr>
                          <w:rFonts w:eastAsia="Malgun Gothic"/>
                          <w:sz w:val="18"/>
                          <w:lang w:val="en-US"/>
                        </w:rPr>
                        <w:t>-</w:t>
                      </w:r>
                      <w:r w:rsidRPr="00D45B30">
                        <w:rPr>
                          <w:rFonts w:eastAsia="Malgun Gothic"/>
                          <w:sz w:val="18"/>
                          <w:lang w:val="en-US"/>
                        </w:rPr>
                        <w:tab/>
                        <w:t>No uplink beam switching occurs</w:t>
                      </w:r>
                      <w:r w:rsidRPr="00D45B30">
                        <w:rPr>
                          <w:rFonts w:hint="eastAsia"/>
                          <w:iCs/>
                          <w:sz w:val="18"/>
                          <w:lang w:eastAsia="zh-CN"/>
                        </w:rPr>
                        <w:t>.</w:t>
                      </w:r>
                    </w:p>
                    <w:p w:rsidR="002B61BD" w:rsidRPr="00D45B30" w:rsidRDefault="002B61BD" w:rsidP="00D45B30">
                      <w:pPr>
                        <w:pStyle w:val="TH"/>
                        <w:rPr>
                          <w:rFonts w:ascii="Times New Roman" w:hAnsi="Times New Roman"/>
                          <w:sz w:val="18"/>
                          <w:lang w:eastAsia="zh-CN"/>
                        </w:rPr>
                      </w:pPr>
                      <w:r w:rsidRPr="00D45B30">
                        <w:rPr>
                          <w:sz w:val="18"/>
                          <w:lang w:eastAsia="zh-CN"/>
                        </w:rPr>
                        <w:t xml:space="preserve">Table </w:t>
                      </w:r>
                      <w:r w:rsidRPr="00D45B30">
                        <w:rPr>
                          <w:sz w:val="18"/>
                        </w:rPr>
                        <w:t>6.4.2.6</w:t>
                      </w:r>
                      <w:r w:rsidRPr="00D45B30">
                        <w:rPr>
                          <w:sz w:val="18"/>
                          <w:lang w:eastAsia="zh-CN"/>
                        </w:rPr>
                        <w:t xml:space="preserve">-2: Measurement conditions for </w:t>
                      </w:r>
                      <w:r w:rsidRPr="00D45B30">
                        <w:rPr>
                          <w:sz w:val="18"/>
                        </w:rPr>
                        <w:t xml:space="preserve">the maximum allowable </w:t>
                      </w:r>
                      <w:r w:rsidRPr="00D45B30">
                        <w:rPr>
                          <w:rFonts w:hint="eastAsia"/>
                          <w:sz w:val="18"/>
                          <w:lang w:eastAsia="zh-CN"/>
                        </w:rPr>
                        <w:t xml:space="preserve">phase </w:t>
                      </w:r>
                      <w:r w:rsidRPr="00D45B30">
                        <w:rPr>
                          <w:sz w:val="18"/>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H"/>
                              <w:rPr>
                                <w:sz w:val="16"/>
                              </w:rPr>
                            </w:pPr>
                            <w:r w:rsidRPr="00D45B30">
                              <w:rPr>
                                <w:rFonts w:cs="Arial"/>
                                <w:sz w:val="16"/>
                                <w:szCs w:val="18"/>
                                <w:lang w:eastAsia="x-none"/>
                              </w:rPr>
                              <w:br w:type="page"/>
                            </w:r>
                            <w:r w:rsidRPr="00D45B30">
                              <w:rPr>
                                <w:sz w:val="16"/>
                              </w:rPr>
                              <w:t>Parameter</w:t>
                            </w:r>
                          </w:p>
                        </w:tc>
                        <w:tc>
                          <w:tcPr>
                            <w:tcW w:w="1135" w:type="dxa"/>
                            <w:tcMar>
                              <w:top w:w="0" w:type="dxa"/>
                              <w:left w:w="108" w:type="dxa"/>
                              <w:bottom w:w="0" w:type="dxa"/>
                              <w:right w:w="108" w:type="dxa"/>
                            </w:tcMar>
                            <w:hideMark/>
                          </w:tcPr>
                          <w:p w:rsidR="002B61BD" w:rsidRPr="00D45B30" w:rsidRDefault="002B61BD" w:rsidP="00D45B30">
                            <w:pPr>
                              <w:pStyle w:val="TAH"/>
                              <w:rPr>
                                <w:sz w:val="16"/>
                                <w:lang w:eastAsia="x-none"/>
                              </w:rPr>
                            </w:pPr>
                            <w:r w:rsidRPr="00D45B30">
                              <w:rPr>
                                <w:sz w:val="16"/>
                              </w:rPr>
                              <w:t>Unit</w:t>
                            </w:r>
                          </w:p>
                        </w:tc>
                        <w:tc>
                          <w:tcPr>
                            <w:tcW w:w="2630" w:type="dxa"/>
                            <w:tcMar>
                              <w:top w:w="0" w:type="dxa"/>
                              <w:left w:w="108" w:type="dxa"/>
                              <w:bottom w:w="0" w:type="dxa"/>
                              <w:right w:w="108" w:type="dxa"/>
                            </w:tcMar>
                            <w:hideMark/>
                          </w:tcPr>
                          <w:p w:rsidR="002B61BD" w:rsidRPr="00D45B30" w:rsidRDefault="002B61BD" w:rsidP="00D45B30">
                            <w:pPr>
                              <w:pStyle w:val="TAH"/>
                              <w:rPr>
                                <w:sz w:val="16"/>
                              </w:rPr>
                            </w:pPr>
                            <w:r w:rsidRPr="00D45B30">
                              <w:rPr>
                                <w:sz w:val="16"/>
                              </w:rPr>
                              <w:t>Level</w:t>
                            </w:r>
                          </w:p>
                        </w:tc>
                      </w:tr>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UE EIRP</w:t>
                            </w:r>
                          </w:p>
                        </w:tc>
                        <w:tc>
                          <w:tcPr>
                            <w:tcW w:w="1135"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dBm</w:t>
                            </w:r>
                          </w:p>
                        </w:tc>
                        <w:tc>
                          <w:tcPr>
                            <w:tcW w:w="2630" w:type="dxa"/>
                            <w:tcMar>
                              <w:top w:w="0" w:type="dxa"/>
                              <w:left w:w="108" w:type="dxa"/>
                              <w:bottom w:w="0" w:type="dxa"/>
                              <w:right w:w="108" w:type="dxa"/>
                            </w:tcMar>
                            <w:hideMark/>
                          </w:tcPr>
                          <w:p w:rsidR="002B61BD" w:rsidRPr="00D45B30" w:rsidRDefault="002B61BD" w:rsidP="00D45B30">
                            <w:pPr>
                              <w:pStyle w:val="TAC"/>
                              <w:rPr>
                                <w:sz w:val="16"/>
                                <w:lang w:eastAsia="zh-CN"/>
                              </w:rPr>
                            </w:pPr>
                            <w:proofErr w:type="spellStart"/>
                            <w:proofErr w:type="gramStart"/>
                            <w:r w:rsidRPr="00D45B30">
                              <w:rPr>
                                <w:sz w:val="16"/>
                              </w:rPr>
                              <w:t>P</w:t>
                            </w:r>
                            <w:r w:rsidRPr="00D45B30">
                              <w:rPr>
                                <w:sz w:val="16"/>
                                <w:vertAlign w:val="subscript"/>
                              </w:rPr>
                              <w:t>UMAX,f</w:t>
                            </w:r>
                            <w:proofErr w:type="gramEnd"/>
                            <w:r w:rsidRPr="00D45B30">
                              <w:rPr>
                                <w:sz w:val="16"/>
                                <w:vertAlign w:val="subscript"/>
                              </w:rPr>
                              <w:t>,c</w:t>
                            </w:r>
                            <w:proofErr w:type="spellEnd"/>
                            <w:r w:rsidRPr="00D45B30">
                              <w:rPr>
                                <w:sz w:val="16"/>
                              </w:rPr>
                              <w:t xml:space="preserve"> in clause 6.2.4</w:t>
                            </w:r>
                            <w:r w:rsidRPr="00D45B30">
                              <w:rPr>
                                <w:rFonts w:hint="eastAsia"/>
                                <w:sz w:val="16"/>
                                <w:lang w:eastAsia="zh-CN"/>
                              </w:rPr>
                              <w:t xml:space="preserve">, </w:t>
                            </w:r>
                            <w:r w:rsidRPr="00D45B30">
                              <w:rPr>
                                <w:rFonts w:eastAsia="Malgun Gothic"/>
                                <w:sz w:val="16"/>
                                <w:lang w:val="en-US"/>
                              </w:rPr>
                              <w:t>P-MPR</w:t>
                            </w:r>
                            <w:r w:rsidRPr="00D45B30">
                              <w:rPr>
                                <w:rFonts w:hint="eastAsia"/>
                                <w:sz w:val="16"/>
                                <w:lang w:val="en-US" w:eastAsia="zh-CN"/>
                              </w:rPr>
                              <w:t xml:space="preserve"> </w:t>
                            </w:r>
                            <w:r w:rsidRPr="00D45B30">
                              <w:rPr>
                                <w:rFonts w:eastAsia="Malgun Gothic"/>
                                <w:sz w:val="16"/>
                                <w:lang w:val="en-US"/>
                              </w:rPr>
                              <w:t>=</w:t>
                            </w:r>
                            <w:r w:rsidRPr="00D45B30">
                              <w:rPr>
                                <w:rFonts w:hint="eastAsia"/>
                                <w:sz w:val="16"/>
                                <w:lang w:val="en-US" w:eastAsia="zh-CN"/>
                              </w:rPr>
                              <w:t xml:space="preserve"> </w:t>
                            </w:r>
                            <w:r w:rsidRPr="00D45B30">
                              <w:rPr>
                                <w:rFonts w:eastAsia="Malgun Gothic"/>
                                <w:sz w:val="16"/>
                                <w:lang w:val="en-US"/>
                              </w:rPr>
                              <w:t>0</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rFonts w:hint="eastAsia"/>
                                <w:sz w:val="16"/>
                                <w:lang w:eastAsia="zh-CN"/>
                              </w:rPr>
                              <w:t xml:space="preserve">UE </w:t>
                            </w:r>
                            <w:r w:rsidRPr="00D45B30">
                              <w:rPr>
                                <w:sz w:val="16"/>
                              </w:rPr>
                              <w:t>downlink received power</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rFonts w:hint="eastAsia"/>
                                <w:sz w:val="16"/>
                                <w:lang w:eastAsia="zh-CN"/>
                              </w:rPr>
                              <w:t>Not change</w:t>
                            </w:r>
                          </w:p>
                        </w:tc>
                      </w:tr>
                      <w:tr w:rsidR="002B61BD" w:rsidRPr="00D45B30" w:rsidTr="005D60C2">
                        <w:trPr>
                          <w:trHeight w:val="187"/>
                          <w:jc w:val="center"/>
                        </w:trPr>
                        <w:tc>
                          <w:tcPr>
                            <w:tcW w:w="3166"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Operating conditions</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hideMark/>
                          </w:tcPr>
                          <w:p w:rsidR="002B61BD" w:rsidRPr="00D45B30" w:rsidRDefault="002B61BD" w:rsidP="00D45B30">
                            <w:pPr>
                              <w:pStyle w:val="TAC"/>
                              <w:rPr>
                                <w:sz w:val="16"/>
                              </w:rPr>
                            </w:pPr>
                            <w:r w:rsidRPr="00D45B30">
                              <w:rPr>
                                <w:sz w:val="16"/>
                              </w:rPr>
                              <w:t>Normal conditions</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rPr>
                              <w:t>Transmission bandwidth</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rPr>
                            </w:pPr>
                            <w:r w:rsidRPr="00D45B30">
                              <w:rPr>
                                <w:rFonts w:hint="eastAsia"/>
                                <w:sz w:val="16"/>
                                <w:lang w:eastAsia="zh-CN"/>
                              </w:rPr>
                              <w:t>C</w:t>
                            </w:r>
                            <w:r w:rsidRPr="00D45B30">
                              <w:rPr>
                                <w:sz w:val="16"/>
                                <w:lang w:eastAsia="zh-CN"/>
                              </w:rPr>
                              <w:t xml:space="preserve">onfined within </w:t>
                            </w:r>
                            <w:proofErr w:type="spellStart"/>
                            <w:r w:rsidRPr="00D45B30">
                              <w:rPr>
                                <w:sz w:val="16"/>
                                <w:lang w:eastAsia="zh-CN"/>
                              </w:rPr>
                              <w:t>F</w:t>
                            </w:r>
                            <w:r w:rsidRPr="00D45B30">
                              <w:rPr>
                                <w:sz w:val="16"/>
                                <w:vertAlign w:val="subscript"/>
                                <w:lang w:eastAsia="zh-CN"/>
                              </w:rPr>
                              <w:t>UL_low</w:t>
                            </w:r>
                            <w:proofErr w:type="spellEnd"/>
                            <w:r w:rsidRPr="00D45B30">
                              <w:rPr>
                                <w:sz w:val="16"/>
                                <w:lang w:eastAsia="zh-CN"/>
                              </w:rPr>
                              <w:t xml:space="preserve"> + [4] MHz </w:t>
                            </w:r>
                            <w:r w:rsidRPr="00D45B30">
                              <w:rPr>
                                <w:rFonts w:hint="eastAsia"/>
                                <w:sz w:val="16"/>
                                <w:lang w:eastAsia="zh-CN"/>
                              </w:rPr>
                              <w:t>and</w:t>
                            </w:r>
                            <w:r w:rsidRPr="00D45B30">
                              <w:rPr>
                                <w:sz w:val="16"/>
                                <w:lang w:eastAsia="zh-CN"/>
                              </w:rPr>
                              <w:t xml:space="preserve"> </w:t>
                            </w:r>
                            <w:proofErr w:type="spellStart"/>
                            <w:r w:rsidRPr="00D45B30">
                              <w:rPr>
                                <w:sz w:val="16"/>
                                <w:lang w:eastAsia="zh-CN"/>
                              </w:rPr>
                              <w:t>F</w:t>
                            </w:r>
                            <w:r w:rsidRPr="00D45B30">
                              <w:rPr>
                                <w:sz w:val="16"/>
                                <w:vertAlign w:val="subscript"/>
                                <w:lang w:eastAsia="zh-CN"/>
                              </w:rPr>
                              <w:t>UL_high</w:t>
                            </w:r>
                            <w:proofErr w:type="spellEnd"/>
                            <w:r w:rsidRPr="00D45B30">
                              <w:rPr>
                                <w:sz w:val="16"/>
                                <w:lang w:eastAsia="zh-CN"/>
                              </w:rPr>
                              <w:t xml:space="preserve"> – [4] MHz</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lang w:eastAsia="zh-CN"/>
                              </w:rPr>
                              <w:t>DL signal frequency</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Not change before and during the measurement window</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rPr>
                            </w:pPr>
                            <w:r w:rsidRPr="00D45B30">
                              <w:rPr>
                                <w:sz w:val="16"/>
                                <w:lang w:eastAsia="zh-CN"/>
                              </w:rPr>
                              <w:t>DL signal timing</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Maintained constant before and during the measurement window</w:t>
                            </w:r>
                          </w:p>
                        </w:tc>
                      </w:tr>
                      <w:tr w:rsidR="002B61BD" w:rsidRPr="00D45B30" w:rsidTr="005D60C2">
                        <w:trPr>
                          <w:trHeight w:val="187"/>
                          <w:jc w:val="center"/>
                        </w:trPr>
                        <w:tc>
                          <w:tcPr>
                            <w:tcW w:w="3166"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UL slots for testing</w:t>
                            </w:r>
                          </w:p>
                        </w:tc>
                        <w:tc>
                          <w:tcPr>
                            <w:tcW w:w="1135" w:type="dxa"/>
                            <w:tcMar>
                              <w:top w:w="0" w:type="dxa"/>
                              <w:left w:w="108" w:type="dxa"/>
                              <w:bottom w:w="0" w:type="dxa"/>
                              <w:right w:w="108" w:type="dxa"/>
                            </w:tcMar>
                          </w:tcPr>
                          <w:p w:rsidR="002B61BD" w:rsidRPr="00D45B30" w:rsidRDefault="002B61BD" w:rsidP="00D45B30">
                            <w:pPr>
                              <w:pStyle w:val="TAC"/>
                              <w:rPr>
                                <w:sz w:val="16"/>
                              </w:rPr>
                            </w:pPr>
                          </w:p>
                        </w:tc>
                        <w:tc>
                          <w:tcPr>
                            <w:tcW w:w="2630" w:type="dxa"/>
                            <w:tcMar>
                              <w:top w:w="0" w:type="dxa"/>
                              <w:left w:w="108" w:type="dxa"/>
                              <w:bottom w:w="0" w:type="dxa"/>
                              <w:right w:w="108" w:type="dxa"/>
                            </w:tcMar>
                          </w:tcPr>
                          <w:p w:rsidR="002B61BD" w:rsidRPr="00D45B30" w:rsidRDefault="002B61BD" w:rsidP="00D45B30">
                            <w:pPr>
                              <w:pStyle w:val="TAC"/>
                              <w:rPr>
                                <w:sz w:val="16"/>
                                <w:lang w:eastAsia="zh-CN"/>
                              </w:rPr>
                            </w:pPr>
                            <w:r w:rsidRPr="00D45B30">
                              <w:rPr>
                                <w:sz w:val="16"/>
                                <w:lang w:eastAsia="zh-CN"/>
                              </w:rPr>
                              <w:t>Tested on consecutive UL slots</w:t>
                            </w:r>
                          </w:p>
                        </w:tc>
                      </w:tr>
                    </w:tbl>
                    <w:p w:rsidR="002B61BD" w:rsidRPr="00D45B30" w:rsidRDefault="002B61BD" w:rsidP="00D45B30">
                      <w:pPr>
                        <w:rPr>
                          <w:sz w:val="22"/>
                        </w:rPr>
                      </w:pPr>
                    </w:p>
                    <w:p w:rsidR="002B61BD" w:rsidRDefault="002B61BD" w:rsidP="00D45B30">
                      <w:pPr>
                        <w:spacing w:before="120" w:after="120"/>
                      </w:pPr>
                    </w:p>
                  </w:txbxContent>
                </v:textbox>
                <w10:anchorlock/>
              </v:shape>
            </w:pict>
          </mc:Fallback>
        </mc:AlternateContent>
      </w:r>
    </w:p>
    <w:p w:rsidR="00D45B30" w:rsidRDefault="00D45B30" w:rsidP="00210543"/>
    <w:sectPr w:rsidR="00D45B30">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D0D" w:rsidRDefault="00BB2D0D">
      <w:pPr>
        <w:spacing w:after="0"/>
      </w:pPr>
      <w:r>
        <w:separator/>
      </w:r>
    </w:p>
  </w:endnote>
  <w:endnote w:type="continuationSeparator" w:id="0">
    <w:p w:rsidR="00BB2D0D" w:rsidRDefault="00BB2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D0D" w:rsidRDefault="00BB2D0D">
      <w:pPr>
        <w:spacing w:after="0"/>
      </w:pPr>
      <w:r>
        <w:separator/>
      </w:r>
    </w:p>
  </w:footnote>
  <w:footnote w:type="continuationSeparator" w:id="0">
    <w:p w:rsidR="00BB2D0D" w:rsidRDefault="00BB2D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61BD" w:rsidRDefault="002B61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EE0"/>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4A1B57"/>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C717F2"/>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AF82AB5"/>
    <w:multiLevelType w:val="hybridMultilevel"/>
    <w:tmpl w:val="24D68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A8127E"/>
    <w:multiLevelType w:val="hybridMultilevel"/>
    <w:tmpl w:val="DA269B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B31C2D"/>
    <w:multiLevelType w:val="hybridMultilevel"/>
    <w:tmpl w:val="3A7878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16A6E74"/>
    <w:multiLevelType w:val="hybridMultilevel"/>
    <w:tmpl w:val="55342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A9424A"/>
    <w:multiLevelType w:val="hybridMultilevel"/>
    <w:tmpl w:val="812610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7D930DF"/>
    <w:multiLevelType w:val="hybridMultilevel"/>
    <w:tmpl w:val="293AFF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4110EA"/>
    <w:multiLevelType w:val="hybridMultilevel"/>
    <w:tmpl w:val="316672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D852613"/>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A8122A"/>
    <w:multiLevelType w:val="hybridMultilevel"/>
    <w:tmpl w:val="3266E178"/>
    <w:lvl w:ilvl="0" w:tplc="08090001">
      <w:start w:val="1"/>
      <w:numFmt w:val="bullet"/>
      <w:lvlText w:val=""/>
      <w:lvlJc w:val="left"/>
      <w:pPr>
        <w:ind w:left="1052" w:hanging="360"/>
      </w:pPr>
      <w:rPr>
        <w:rFonts w:ascii="Symbol" w:hAnsi="Symbol" w:hint="default"/>
      </w:rPr>
    </w:lvl>
    <w:lvl w:ilvl="1" w:tplc="08090003" w:tentative="1">
      <w:start w:val="1"/>
      <w:numFmt w:val="bullet"/>
      <w:lvlText w:val="o"/>
      <w:lvlJc w:val="left"/>
      <w:pPr>
        <w:ind w:left="1772" w:hanging="360"/>
      </w:pPr>
      <w:rPr>
        <w:rFonts w:ascii="Courier New" w:hAnsi="Courier New" w:cs="Courier New" w:hint="default"/>
      </w:rPr>
    </w:lvl>
    <w:lvl w:ilvl="2" w:tplc="08090005" w:tentative="1">
      <w:start w:val="1"/>
      <w:numFmt w:val="bullet"/>
      <w:lvlText w:val=""/>
      <w:lvlJc w:val="left"/>
      <w:pPr>
        <w:ind w:left="2492" w:hanging="360"/>
      </w:pPr>
      <w:rPr>
        <w:rFonts w:ascii="Wingdings" w:hAnsi="Wingdings" w:hint="default"/>
      </w:rPr>
    </w:lvl>
    <w:lvl w:ilvl="3" w:tplc="08090001" w:tentative="1">
      <w:start w:val="1"/>
      <w:numFmt w:val="bullet"/>
      <w:lvlText w:val=""/>
      <w:lvlJc w:val="left"/>
      <w:pPr>
        <w:ind w:left="3212" w:hanging="360"/>
      </w:pPr>
      <w:rPr>
        <w:rFonts w:ascii="Symbol" w:hAnsi="Symbol" w:hint="default"/>
      </w:rPr>
    </w:lvl>
    <w:lvl w:ilvl="4" w:tplc="08090003" w:tentative="1">
      <w:start w:val="1"/>
      <w:numFmt w:val="bullet"/>
      <w:lvlText w:val="o"/>
      <w:lvlJc w:val="left"/>
      <w:pPr>
        <w:ind w:left="3932" w:hanging="360"/>
      </w:pPr>
      <w:rPr>
        <w:rFonts w:ascii="Courier New" w:hAnsi="Courier New" w:cs="Courier New" w:hint="default"/>
      </w:rPr>
    </w:lvl>
    <w:lvl w:ilvl="5" w:tplc="08090005" w:tentative="1">
      <w:start w:val="1"/>
      <w:numFmt w:val="bullet"/>
      <w:lvlText w:val=""/>
      <w:lvlJc w:val="left"/>
      <w:pPr>
        <w:ind w:left="4652" w:hanging="360"/>
      </w:pPr>
      <w:rPr>
        <w:rFonts w:ascii="Wingdings" w:hAnsi="Wingdings" w:hint="default"/>
      </w:rPr>
    </w:lvl>
    <w:lvl w:ilvl="6" w:tplc="08090001" w:tentative="1">
      <w:start w:val="1"/>
      <w:numFmt w:val="bullet"/>
      <w:lvlText w:val=""/>
      <w:lvlJc w:val="left"/>
      <w:pPr>
        <w:ind w:left="5372" w:hanging="360"/>
      </w:pPr>
      <w:rPr>
        <w:rFonts w:ascii="Symbol" w:hAnsi="Symbol" w:hint="default"/>
      </w:rPr>
    </w:lvl>
    <w:lvl w:ilvl="7" w:tplc="08090003" w:tentative="1">
      <w:start w:val="1"/>
      <w:numFmt w:val="bullet"/>
      <w:lvlText w:val="o"/>
      <w:lvlJc w:val="left"/>
      <w:pPr>
        <w:ind w:left="6092" w:hanging="360"/>
      </w:pPr>
      <w:rPr>
        <w:rFonts w:ascii="Courier New" w:hAnsi="Courier New" w:cs="Courier New" w:hint="default"/>
      </w:rPr>
    </w:lvl>
    <w:lvl w:ilvl="8" w:tplc="08090005" w:tentative="1">
      <w:start w:val="1"/>
      <w:numFmt w:val="bullet"/>
      <w:lvlText w:val=""/>
      <w:lvlJc w:val="left"/>
      <w:pPr>
        <w:ind w:left="6812" w:hanging="360"/>
      </w:pPr>
      <w:rPr>
        <w:rFonts w:ascii="Wingdings" w:hAnsi="Wingdings" w:hint="default"/>
      </w:rPr>
    </w:lvl>
  </w:abstractNum>
  <w:abstractNum w:abstractNumId="15" w15:restartNumberingAfterBreak="0">
    <w:nsid w:val="53C331DF"/>
    <w:multiLevelType w:val="hybridMultilevel"/>
    <w:tmpl w:val="CEF63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614395"/>
    <w:multiLevelType w:val="hybridMultilevel"/>
    <w:tmpl w:val="C506244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974872"/>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856D5A"/>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9411AC"/>
    <w:multiLevelType w:val="hybridMultilevel"/>
    <w:tmpl w:val="5CD2828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8766D"/>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26F24"/>
    <w:multiLevelType w:val="hybridMultilevel"/>
    <w:tmpl w:val="FF423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CE71042"/>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5"/>
  </w:num>
  <w:num w:numId="5">
    <w:abstractNumId w:val="15"/>
  </w:num>
  <w:num w:numId="6">
    <w:abstractNumId w:val="11"/>
  </w:num>
  <w:num w:numId="7">
    <w:abstractNumId w:val="12"/>
  </w:num>
  <w:num w:numId="8">
    <w:abstractNumId w:val="3"/>
  </w:num>
  <w:num w:numId="9">
    <w:abstractNumId w:val="16"/>
  </w:num>
  <w:num w:numId="10">
    <w:abstractNumId w:val="22"/>
  </w:num>
  <w:num w:numId="11">
    <w:abstractNumId w:val="4"/>
  </w:num>
  <w:num w:numId="12">
    <w:abstractNumId w:val="14"/>
  </w:num>
  <w:num w:numId="13">
    <w:abstractNumId w:val="18"/>
  </w:num>
  <w:num w:numId="14">
    <w:abstractNumId w:val="21"/>
  </w:num>
  <w:num w:numId="15">
    <w:abstractNumId w:val="19"/>
  </w:num>
  <w:num w:numId="16">
    <w:abstractNumId w:val="7"/>
  </w:num>
  <w:num w:numId="17">
    <w:abstractNumId w:val="9"/>
  </w:num>
  <w:num w:numId="18">
    <w:abstractNumId w:val="23"/>
  </w:num>
  <w:num w:numId="19">
    <w:abstractNumId w:val="10"/>
  </w:num>
  <w:num w:numId="20">
    <w:abstractNumId w:val="1"/>
  </w:num>
  <w:num w:numId="21">
    <w:abstractNumId w:val="20"/>
  </w:num>
  <w:num w:numId="22">
    <w:abstractNumId w:val="2"/>
  </w:num>
  <w:num w:numId="23">
    <w:abstractNumId w:val="13"/>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552"/>
    <w:rsid w:val="00007142"/>
    <w:rsid w:val="00012B6A"/>
    <w:rsid w:val="000137F7"/>
    <w:rsid w:val="0002676C"/>
    <w:rsid w:val="00041A89"/>
    <w:rsid w:val="000454C9"/>
    <w:rsid w:val="00072240"/>
    <w:rsid w:val="00072609"/>
    <w:rsid w:val="000823F3"/>
    <w:rsid w:val="00090637"/>
    <w:rsid w:val="00093967"/>
    <w:rsid w:val="000A1591"/>
    <w:rsid w:val="000B7B2A"/>
    <w:rsid w:val="000C3927"/>
    <w:rsid w:val="000C5789"/>
    <w:rsid w:val="000D0F55"/>
    <w:rsid w:val="000D3E52"/>
    <w:rsid w:val="000D471D"/>
    <w:rsid w:val="000E1179"/>
    <w:rsid w:val="000E5C85"/>
    <w:rsid w:val="000E67B2"/>
    <w:rsid w:val="000F374B"/>
    <w:rsid w:val="0010013A"/>
    <w:rsid w:val="00101EAC"/>
    <w:rsid w:val="001046E7"/>
    <w:rsid w:val="00110964"/>
    <w:rsid w:val="001119CC"/>
    <w:rsid w:val="00130F85"/>
    <w:rsid w:val="001341D1"/>
    <w:rsid w:val="00143548"/>
    <w:rsid w:val="0014562E"/>
    <w:rsid w:val="00165EE0"/>
    <w:rsid w:val="00165FE9"/>
    <w:rsid w:val="00166EA5"/>
    <w:rsid w:val="00180D5B"/>
    <w:rsid w:val="001842CD"/>
    <w:rsid w:val="0019481F"/>
    <w:rsid w:val="001A1CC0"/>
    <w:rsid w:val="001A41C6"/>
    <w:rsid w:val="001A6733"/>
    <w:rsid w:val="001B7E9B"/>
    <w:rsid w:val="001C0ED8"/>
    <w:rsid w:val="001C53F3"/>
    <w:rsid w:val="001C5AD4"/>
    <w:rsid w:val="001D0363"/>
    <w:rsid w:val="001D417B"/>
    <w:rsid w:val="001E382A"/>
    <w:rsid w:val="001E6D07"/>
    <w:rsid w:val="001F1BEF"/>
    <w:rsid w:val="001F60A7"/>
    <w:rsid w:val="001F6C59"/>
    <w:rsid w:val="00210543"/>
    <w:rsid w:val="0021443B"/>
    <w:rsid w:val="00217116"/>
    <w:rsid w:val="00230F26"/>
    <w:rsid w:val="00232B4B"/>
    <w:rsid w:val="002370F3"/>
    <w:rsid w:val="002378BD"/>
    <w:rsid w:val="00246980"/>
    <w:rsid w:val="00253849"/>
    <w:rsid w:val="002619A4"/>
    <w:rsid w:val="00263C6F"/>
    <w:rsid w:val="002659A4"/>
    <w:rsid w:val="002668F7"/>
    <w:rsid w:val="00273610"/>
    <w:rsid w:val="00292CC5"/>
    <w:rsid w:val="002A5EFB"/>
    <w:rsid w:val="002B57A5"/>
    <w:rsid w:val="002B61BD"/>
    <w:rsid w:val="002C0CA3"/>
    <w:rsid w:val="002D0174"/>
    <w:rsid w:val="002D5408"/>
    <w:rsid w:val="002D7716"/>
    <w:rsid w:val="003077D5"/>
    <w:rsid w:val="00312F5E"/>
    <w:rsid w:val="00316FC9"/>
    <w:rsid w:val="00333280"/>
    <w:rsid w:val="00341DF5"/>
    <w:rsid w:val="00342D04"/>
    <w:rsid w:val="0036536C"/>
    <w:rsid w:val="003771C5"/>
    <w:rsid w:val="003B25E2"/>
    <w:rsid w:val="003B71D6"/>
    <w:rsid w:val="003C3136"/>
    <w:rsid w:val="003C4E9E"/>
    <w:rsid w:val="003D1A56"/>
    <w:rsid w:val="003D546D"/>
    <w:rsid w:val="003E2033"/>
    <w:rsid w:val="003E40B9"/>
    <w:rsid w:val="003E4FAB"/>
    <w:rsid w:val="003F36B9"/>
    <w:rsid w:val="004023A1"/>
    <w:rsid w:val="004039DD"/>
    <w:rsid w:val="004153DE"/>
    <w:rsid w:val="004200B8"/>
    <w:rsid w:val="00421D63"/>
    <w:rsid w:val="00427673"/>
    <w:rsid w:val="00427C94"/>
    <w:rsid w:val="00430159"/>
    <w:rsid w:val="004460BD"/>
    <w:rsid w:val="004655B3"/>
    <w:rsid w:val="00475677"/>
    <w:rsid w:val="00477BB8"/>
    <w:rsid w:val="004915D3"/>
    <w:rsid w:val="00491A06"/>
    <w:rsid w:val="00495955"/>
    <w:rsid w:val="004B0A38"/>
    <w:rsid w:val="004B5D41"/>
    <w:rsid w:val="004C0290"/>
    <w:rsid w:val="004C3EE9"/>
    <w:rsid w:val="004C44E6"/>
    <w:rsid w:val="004C6BF5"/>
    <w:rsid w:val="004D2BCF"/>
    <w:rsid w:val="004D50EE"/>
    <w:rsid w:val="004D57B1"/>
    <w:rsid w:val="004E06AB"/>
    <w:rsid w:val="004E1D4C"/>
    <w:rsid w:val="004F5987"/>
    <w:rsid w:val="0052370D"/>
    <w:rsid w:val="00524B8B"/>
    <w:rsid w:val="0053459D"/>
    <w:rsid w:val="00534FD6"/>
    <w:rsid w:val="00556AD8"/>
    <w:rsid w:val="00566949"/>
    <w:rsid w:val="00577EA2"/>
    <w:rsid w:val="0058120C"/>
    <w:rsid w:val="005A1956"/>
    <w:rsid w:val="005B2717"/>
    <w:rsid w:val="005B7847"/>
    <w:rsid w:val="005C183B"/>
    <w:rsid w:val="005C4621"/>
    <w:rsid w:val="005D1C06"/>
    <w:rsid w:val="005D60C2"/>
    <w:rsid w:val="005E4967"/>
    <w:rsid w:val="005E741E"/>
    <w:rsid w:val="005F2C48"/>
    <w:rsid w:val="005F6044"/>
    <w:rsid w:val="0061158A"/>
    <w:rsid w:val="00676133"/>
    <w:rsid w:val="00690D37"/>
    <w:rsid w:val="0069136B"/>
    <w:rsid w:val="0069556C"/>
    <w:rsid w:val="00697407"/>
    <w:rsid w:val="006B08DD"/>
    <w:rsid w:val="006B56BA"/>
    <w:rsid w:val="006B641D"/>
    <w:rsid w:val="006B6951"/>
    <w:rsid w:val="006C1C12"/>
    <w:rsid w:val="006C7849"/>
    <w:rsid w:val="006D3C59"/>
    <w:rsid w:val="006D430A"/>
    <w:rsid w:val="006E0A9A"/>
    <w:rsid w:val="006E56C7"/>
    <w:rsid w:val="006E6A66"/>
    <w:rsid w:val="006F29B0"/>
    <w:rsid w:val="00702C41"/>
    <w:rsid w:val="00705250"/>
    <w:rsid w:val="0070676A"/>
    <w:rsid w:val="00711E5C"/>
    <w:rsid w:val="0072026E"/>
    <w:rsid w:val="00724055"/>
    <w:rsid w:val="00725552"/>
    <w:rsid w:val="00725977"/>
    <w:rsid w:val="007372CF"/>
    <w:rsid w:val="00742B1A"/>
    <w:rsid w:val="00755796"/>
    <w:rsid w:val="00762BF4"/>
    <w:rsid w:val="00763AAA"/>
    <w:rsid w:val="007719A2"/>
    <w:rsid w:val="00782C3D"/>
    <w:rsid w:val="00796924"/>
    <w:rsid w:val="007A5549"/>
    <w:rsid w:val="007C3D69"/>
    <w:rsid w:val="007C4549"/>
    <w:rsid w:val="007F337C"/>
    <w:rsid w:val="00805AB6"/>
    <w:rsid w:val="00814F46"/>
    <w:rsid w:val="008261EC"/>
    <w:rsid w:val="008315E8"/>
    <w:rsid w:val="008339C3"/>
    <w:rsid w:val="00847452"/>
    <w:rsid w:val="00847EFD"/>
    <w:rsid w:val="008634A4"/>
    <w:rsid w:val="008634F7"/>
    <w:rsid w:val="0086608E"/>
    <w:rsid w:val="008664E8"/>
    <w:rsid w:val="00876D58"/>
    <w:rsid w:val="00877D62"/>
    <w:rsid w:val="008847E5"/>
    <w:rsid w:val="00887B3A"/>
    <w:rsid w:val="008A3FCB"/>
    <w:rsid w:val="008B0A58"/>
    <w:rsid w:val="008B197E"/>
    <w:rsid w:val="008B2141"/>
    <w:rsid w:val="008B2FAD"/>
    <w:rsid w:val="008B666F"/>
    <w:rsid w:val="008C11E5"/>
    <w:rsid w:val="008C4A4A"/>
    <w:rsid w:val="008D18E6"/>
    <w:rsid w:val="008D68EF"/>
    <w:rsid w:val="008E4225"/>
    <w:rsid w:val="008F4CED"/>
    <w:rsid w:val="009026A2"/>
    <w:rsid w:val="00905870"/>
    <w:rsid w:val="00925A3D"/>
    <w:rsid w:val="00941D11"/>
    <w:rsid w:val="00947A0B"/>
    <w:rsid w:val="00953B99"/>
    <w:rsid w:val="00961299"/>
    <w:rsid w:val="00976169"/>
    <w:rsid w:val="009770E2"/>
    <w:rsid w:val="00991461"/>
    <w:rsid w:val="009C6A5F"/>
    <w:rsid w:val="009D41B5"/>
    <w:rsid w:val="009E344E"/>
    <w:rsid w:val="009E7078"/>
    <w:rsid w:val="009E7835"/>
    <w:rsid w:val="009F329C"/>
    <w:rsid w:val="00A038EF"/>
    <w:rsid w:val="00A15FE7"/>
    <w:rsid w:val="00A20899"/>
    <w:rsid w:val="00A306BF"/>
    <w:rsid w:val="00A413E1"/>
    <w:rsid w:val="00A45A78"/>
    <w:rsid w:val="00A52BEE"/>
    <w:rsid w:val="00A564F9"/>
    <w:rsid w:val="00A60BD1"/>
    <w:rsid w:val="00A61526"/>
    <w:rsid w:val="00A6512B"/>
    <w:rsid w:val="00A66CF3"/>
    <w:rsid w:val="00A968C5"/>
    <w:rsid w:val="00A96BBA"/>
    <w:rsid w:val="00AA30A8"/>
    <w:rsid w:val="00AC32DD"/>
    <w:rsid w:val="00AC3915"/>
    <w:rsid w:val="00AD4F9C"/>
    <w:rsid w:val="00AD5151"/>
    <w:rsid w:val="00AD72A6"/>
    <w:rsid w:val="00AF2587"/>
    <w:rsid w:val="00AF6C07"/>
    <w:rsid w:val="00B02A87"/>
    <w:rsid w:val="00B0409A"/>
    <w:rsid w:val="00B04426"/>
    <w:rsid w:val="00B114FF"/>
    <w:rsid w:val="00B233CD"/>
    <w:rsid w:val="00B30CB8"/>
    <w:rsid w:val="00B34BAA"/>
    <w:rsid w:val="00B46708"/>
    <w:rsid w:val="00B56332"/>
    <w:rsid w:val="00B61B15"/>
    <w:rsid w:val="00B72170"/>
    <w:rsid w:val="00B77C5B"/>
    <w:rsid w:val="00BB1676"/>
    <w:rsid w:val="00BB22E8"/>
    <w:rsid w:val="00BB2D0D"/>
    <w:rsid w:val="00BB5EAA"/>
    <w:rsid w:val="00BC0759"/>
    <w:rsid w:val="00BF065F"/>
    <w:rsid w:val="00BF351D"/>
    <w:rsid w:val="00C06A85"/>
    <w:rsid w:val="00C11E28"/>
    <w:rsid w:val="00C143D6"/>
    <w:rsid w:val="00C146A2"/>
    <w:rsid w:val="00C17399"/>
    <w:rsid w:val="00C225AE"/>
    <w:rsid w:val="00C37089"/>
    <w:rsid w:val="00C5744D"/>
    <w:rsid w:val="00C61B72"/>
    <w:rsid w:val="00C7164A"/>
    <w:rsid w:val="00C734E0"/>
    <w:rsid w:val="00C80A80"/>
    <w:rsid w:val="00C85903"/>
    <w:rsid w:val="00C94A5F"/>
    <w:rsid w:val="00C95464"/>
    <w:rsid w:val="00C95D62"/>
    <w:rsid w:val="00CA1402"/>
    <w:rsid w:val="00CA5A3E"/>
    <w:rsid w:val="00CB0F78"/>
    <w:rsid w:val="00CB43A6"/>
    <w:rsid w:val="00CC59C1"/>
    <w:rsid w:val="00CC62F7"/>
    <w:rsid w:val="00CD7EE5"/>
    <w:rsid w:val="00CF2C17"/>
    <w:rsid w:val="00D010BE"/>
    <w:rsid w:val="00D164EA"/>
    <w:rsid w:val="00D21F19"/>
    <w:rsid w:val="00D32952"/>
    <w:rsid w:val="00D3305A"/>
    <w:rsid w:val="00D34AE0"/>
    <w:rsid w:val="00D45B30"/>
    <w:rsid w:val="00D476D4"/>
    <w:rsid w:val="00D538D1"/>
    <w:rsid w:val="00D6331D"/>
    <w:rsid w:val="00D6507B"/>
    <w:rsid w:val="00D664D5"/>
    <w:rsid w:val="00D85D45"/>
    <w:rsid w:val="00D96544"/>
    <w:rsid w:val="00DD6E91"/>
    <w:rsid w:val="00E24A56"/>
    <w:rsid w:val="00E454E0"/>
    <w:rsid w:val="00E46B36"/>
    <w:rsid w:val="00E471E7"/>
    <w:rsid w:val="00E502E4"/>
    <w:rsid w:val="00E50CA3"/>
    <w:rsid w:val="00E57BF8"/>
    <w:rsid w:val="00E6153E"/>
    <w:rsid w:val="00E67CC1"/>
    <w:rsid w:val="00E67E29"/>
    <w:rsid w:val="00E72BEB"/>
    <w:rsid w:val="00E73007"/>
    <w:rsid w:val="00E8368D"/>
    <w:rsid w:val="00E83F4F"/>
    <w:rsid w:val="00EA2C36"/>
    <w:rsid w:val="00EB7E13"/>
    <w:rsid w:val="00EC124E"/>
    <w:rsid w:val="00EC3387"/>
    <w:rsid w:val="00ED0E5C"/>
    <w:rsid w:val="00EE433D"/>
    <w:rsid w:val="00EE6220"/>
    <w:rsid w:val="00EF0719"/>
    <w:rsid w:val="00EF6047"/>
    <w:rsid w:val="00F00103"/>
    <w:rsid w:val="00F1441E"/>
    <w:rsid w:val="00F14D8C"/>
    <w:rsid w:val="00F27600"/>
    <w:rsid w:val="00F27CF8"/>
    <w:rsid w:val="00F342B6"/>
    <w:rsid w:val="00F66E38"/>
    <w:rsid w:val="00F80BAF"/>
    <w:rsid w:val="00F9448C"/>
    <w:rsid w:val="00FA1447"/>
    <w:rsid w:val="00FA67BD"/>
    <w:rsid w:val="00FA68EA"/>
    <w:rsid w:val="00FC3C1C"/>
    <w:rsid w:val="00FD21D3"/>
    <w:rsid w:val="00FE008C"/>
    <w:rsid w:val="00FE1E30"/>
    <w:rsid w:val="00FE2D1C"/>
    <w:rsid w:val="00FE6DAB"/>
    <w:rsid w:val="00FF77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B9980"/>
  <w15:chartTrackingRefBased/>
  <w15:docId w15:val="{155D1238-6C2D-41EF-BA56-28D1C49A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3B9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53B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53B99"/>
    <w:pPr>
      <w:pBdr>
        <w:top w:val="none" w:sz="0" w:space="0" w:color="auto"/>
      </w:pBdr>
      <w:spacing w:before="180"/>
      <w:outlineLvl w:val="1"/>
    </w:pPr>
    <w:rPr>
      <w:sz w:val="32"/>
    </w:rPr>
  </w:style>
  <w:style w:type="paragraph" w:styleId="Heading3">
    <w:name w:val="heading 3"/>
    <w:basedOn w:val="Heading2"/>
    <w:next w:val="Normal"/>
    <w:qFormat/>
    <w:rsid w:val="00953B99"/>
    <w:pPr>
      <w:spacing w:before="120"/>
      <w:outlineLvl w:val="2"/>
    </w:pPr>
    <w:rPr>
      <w:sz w:val="28"/>
    </w:rPr>
  </w:style>
  <w:style w:type="paragraph" w:styleId="Heading4">
    <w:name w:val="heading 4"/>
    <w:basedOn w:val="Heading3"/>
    <w:next w:val="Normal"/>
    <w:qFormat/>
    <w:rsid w:val="00953B99"/>
    <w:pPr>
      <w:ind w:left="1418" w:hanging="1418"/>
      <w:outlineLvl w:val="3"/>
    </w:pPr>
    <w:rPr>
      <w:sz w:val="24"/>
    </w:rPr>
  </w:style>
  <w:style w:type="paragraph" w:styleId="Heading5">
    <w:name w:val="heading 5"/>
    <w:basedOn w:val="Heading4"/>
    <w:next w:val="Normal"/>
    <w:qFormat/>
    <w:rsid w:val="00953B99"/>
    <w:pPr>
      <w:ind w:left="1701" w:hanging="1701"/>
      <w:outlineLvl w:val="4"/>
    </w:pPr>
    <w:rPr>
      <w:sz w:val="22"/>
    </w:rPr>
  </w:style>
  <w:style w:type="paragraph" w:styleId="Heading6">
    <w:name w:val="heading 6"/>
    <w:basedOn w:val="H6"/>
    <w:next w:val="Normal"/>
    <w:qFormat/>
    <w:rsid w:val="00953B99"/>
    <w:pPr>
      <w:outlineLvl w:val="5"/>
    </w:pPr>
  </w:style>
  <w:style w:type="paragraph" w:styleId="Heading7">
    <w:name w:val="heading 7"/>
    <w:basedOn w:val="H6"/>
    <w:next w:val="Normal"/>
    <w:qFormat/>
    <w:rsid w:val="00953B99"/>
    <w:pPr>
      <w:outlineLvl w:val="6"/>
    </w:pPr>
  </w:style>
  <w:style w:type="paragraph" w:styleId="Heading8">
    <w:name w:val="heading 8"/>
    <w:basedOn w:val="Heading1"/>
    <w:next w:val="Normal"/>
    <w:qFormat/>
    <w:rsid w:val="00953B99"/>
    <w:pPr>
      <w:ind w:left="0" w:firstLine="0"/>
      <w:outlineLvl w:val="7"/>
    </w:pPr>
  </w:style>
  <w:style w:type="paragraph" w:styleId="Heading9">
    <w:name w:val="heading 9"/>
    <w:basedOn w:val="Heading8"/>
    <w:next w:val="Normal"/>
    <w:qFormat/>
    <w:rsid w:val="00953B99"/>
    <w:pPr>
      <w:outlineLvl w:val="8"/>
    </w:pPr>
  </w:style>
  <w:style w:type="character" w:default="1" w:styleId="DefaultParagraphFont">
    <w:name w:val="Default Paragraph Font"/>
    <w:semiHidden/>
    <w:rsid w:val="00953B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3B99"/>
  </w:style>
  <w:style w:type="paragraph" w:styleId="TOC8">
    <w:name w:val="toc 8"/>
    <w:basedOn w:val="TOC1"/>
    <w:semiHidden/>
    <w:rsid w:val="00953B99"/>
    <w:pPr>
      <w:spacing w:before="180"/>
      <w:ind w:left="2693" w:hanging="2693"/>
    </w:pPr>
    <w:rPr>
      <w:b/>
    </w:rPr>
  </w:style>
  <w:style w:type="paragraph" w:styleId="TOC1">
    <w:name w:val="toc 1"/>
    <w:semiHidden/>
    <w:rsid w:val="00953B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53B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53B99"/>
    <w:pPr>
      <w:ind w:left="1701" w:hanging="1701"/>
    </w:pPr>
  </w:style>
  <w:style w:type="paragraph" w:styleId="TOC4">
    <w:name w:val="toc 4"/>
    <w:basedOn w:val="TOC3"/>
    <w:semiHidden/>
    <w:rsid w:val="00953B99"/>
    <w:pPr>
      <w:ind w:left="1418" w:hanging="1418"/>
    </w:pPr>
  </w:style>
  <w:style w:type="paragraph" w:styleId="TOC3">
    <w:name w:val="toc 3"/>
    <w:basedOn w:val="TOC2"/>
    <w:semiHidden/>
    <w:rsid w:val="00953B99"/>
    <w:pPr>
      <w:ind w:left="1134" w:hanging="1134"/>
    </w:pPr>
  </w:style>
  <w:style w:type="paragraph" w:styleId="TOC2">
    <w:name w:val="toc 2"/>
    <w:basedOn w:val="TOC1"/>
    <w:semiHidden/>
    <w:rsid w:val="00953B99"/>
    <w:pPr>
      <w:keepNext w:val="0"/>
      <w:spacing w:before="0"/>
      <w:ind w:left="851" w:hanging="851"/>
    </w:pPr>
    <w:rPr>
      <w:sz w:val="20"/>
    </w:rPr>
  </w:style>
  <w:style w:type="paragraph" w:styleId="Index2">
    <w:name w:val="index 2"/>
    <w:basedOn w:val="Index1"/>
    <w:semiHidden/>
    <w:rsid w:val="00953B99"/>
    <w:pPr>
      <w:ind w:left="284"/>
    </w:pPr>
  </w:style>
  <w:style w:type="paragraph" w:styleId="Index1">
    <w:name w:val="index 1"/>
    <w:basedOn w:val="Normal"/>
    <w:semiHidden/>
    <w:rsid w:val="00953B99"/>
    <w:pPr>
      <w:keepLines/>
      <w:spacing w:after="0"/>
    </w:pPr>
  </w:style>
  <w:style w:type="paragraph" w:customStyle="1" w:styleId="ZH">
    <w:name w:val="ZH"/>
    <w:rsid w:val="00953B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3B99"/>
    <w:pPr>
      <w:outlineLvl w:val="9"/>
    </w:pPr>
  </w:style>
  <w:style w:type="paragraph" w:styleId="ListNumber2">
    <w:name w:val="List Number 2"/>
    <w:basedOn w:val="ListNumber"/>
    <w:semiHidden/>
    <w:rsid w:val="00953B99"/>
    <w:pPr>
      <w:ind w:left="851"/>
    </w:pPr>
  </w:style>
  <w:style w:type="paragraph" w:styleId="Header">
    <w:name w:val="header"/>
    <w:semiHidden/>
    <w:rsid w:val="00953B9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53B99"/>
    <w:rPr>
      <w:b/>
      <w:position w:val="6"/>
      <w:sz w:val="16"/>
    </w:rPr>
  </w:style>
  <w:style w:type="paragraph" w:styleId="FootnoteText">
    <w:name w:val="footnote text"/>
    <w:basedOn w:val="Normal"/>
    <w:semiHidden/>
    <w:rsid w:val="00953B99"/>
    <w:pPr>
      <w:keepLines/>
      <w:spacing w:after="0"/>
      <w:ind w:left="454" w:hanging="454"/>
    </w:pPr>
    <w:rPr>
      <w:sz w:val="16"/>
    </w:rPr>
  </w:style>
  <w:style w:type="paragraph" w:customStyle="1" w:styleId="TAH">
    <w:name w:val="TAH"/>
    <w:basedOn w:val="TAC"/>
    <w:link w:val="TAHCar"/>
    <w:rsid w:val="00953B99"/>
    <w:rPr>
      <w:b/>
    </w:rPr>
  </w:style>
  <w:style w:type="paragraph" w:customStyle="1" w:styleId="TAC">
    <w:name w:val="TAC"/>
    <w:basedOn w:val="TAL"/>
    <w:link w:val="TACChar"/>
    <w:rsid w:val="00953B99"/>
    <w:pPr>
      <w:jc w:val="center"/>
    </w:pPr>
  </w:style>
  <w:style w:type="paragraph" w:customStyle="1" w:styleId="TF">
    <w:name w:val="TF"/>
    <w:basedOn w:val="TH"/>
    <w:rsid w:val="00953B99"/>
    <w:pPr>
      <w:keepNext w:val="0"/>
      <w:spacing w:before="0" w:after="240"/>
    </w:pPr>
  </w:style>
  <w:style w:type="paragraph" w:customStyle="1" w:styleId="NO">
    <w:name w:val="NO"/>
    <w:basedOn w:val="Normal"/>
    <w:rsid w:val="00953B99"/>
    <w:pPr>
      <w:keepLines/>
      <w:ind w:left="1135" w:hanging="851"/>
    </w:pPr>
  </w:style>
  <w:style w:type="paragraph" w:styleId="TOC9">
    <w:name w:val="toc 9"/>
    <w:basedOn w:val="TOC8"/>
    <w:semiHidden/>
    <w:rsid w:val="00953B99"/>
    <w:pPr>
      <w:ind w:left="1418" w:hanging="1418"/>
    </w:pPr>
  </w:style>
  <w:style w:type="paragraph" w:customStyle="1" w:styleId="EX">
    <w:name w:val="EX"/>
    <w:basedOn w:val="Normal"/>
    <w:rsid w:val="00953B99"/>
    <w:pPr>
      <w:keepLines/>
      <w:ind w:left="1702" w:hanging="1418"/>
    </w:pPr>
  </w:style>
  <w:style w:type="paragraph" w:customStyle="1" w:styleId="FP">
    <w:name w:val="FP"/>
    <w:basedOn w:val="Normal"/>
    <w:rsid w:val="00953B99"/>
    <w:pPr>
      <w:spacing w:after="0"/>
    </w:pPr>
  </w:style>
  <w:style w:type="paragraph" w:customStyle="1" w:styleId="LD">
    <w:name w:val="LD"/>
    <w:rsid w:val="00953B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3B99"/>
    <w:pPr>
      <w:spacing w:after="0"/>
    </w:pPr>
  </w:style>
  <w:style w:type="paragraph" w:customStyle="1" w:styleId="EW">
    <w:name w:val="EW"/>
    <w:basedOn w:val="EX"/>
    <w:rsid w:val="00953B99"/>
    <w:pPr>
      <w:spacing w:after="0"/>
    </w:pPr>
  </w:style>
  <w:style w:type="paragraph" w:styleId="TOC6">
    <w:name w:val="toc 6"/>
    <w:basedOn w:val="TOC5"/>
    <w:next w:val="Normal"/>
    <w:semiHidden/>
    <w:rsid w:val="00953B99"/>
    <w:pPr>
      <w:ind w:left="1985" w:hanging="1985"/>
    </w:pPr>
  </w:style>
  <w:style w:type="paragraph" w:styleId="TOC7">
    <w:name w:val="toc 7"/>
    <w:basedOn w:val="TOC6"/>
    <w:next w:val="Normal"/>
    <w:semiHidden/>
    <w:rsid w:val="00953B99"/>
    <w:pPr>
      <w:ind w:left="2268" w:hanging="2268"/>
    </w:pPr>
  </w:style>
  <w:style w:type="paragraph" w:styleId="ListBullet2">
    <w:name w:val="List Bullet 2"/>
    <w:basedOn w:val="ListBullet"/>
    <w:semiHidden/>
    <w:rsid w:val="00953B99"/>
    <w:pPr>
      <w:ind w:left="851"/>
    </w:pPr>
  </w:style>
  <w:style w:type="paragraph" w:styleId="ListBullet3">
    <w:name w:val="List Bullet 3"/>
    <w:basedOn w:val="ListBullet2"/>
    <w:semiHidden/>
    <w:rsid w:val="00953B99"/>
    <w:pPr>
      <w:ind w:left="1135"/>
    </w:pPr>
  </w:style>
  <w:style w:type="paragraph" w:styleId="ListNumber">
    <w:name w:val="List Number"/>
    <w:basedOn w:val="List"/>
    <w:semiHidden/>
    <w:rsid w:val="00953B99"/>
  </w:style>
  <w:style w:type="paragraph" w:customStyle="1" w:styleId="EQ">
    <w:name w:val="EQ"/>
    <w:basedOn w:val="Normal"/>
    <w:next w:val="Normal"/>
    <w:rsid w:val="00953B99"/>
    <w:pPr>
      <w:keepLines/>
      <w:tabs>
        <w:tab w:val="center" w:pos="4536"/>
        <w:tab w:val="right" w:pos="9072"/>
      </w:tabs>
    </w:pPr>
    <w:rPr>
      <w:noProof/>
    </w:rPr>
  </w:style>
  <w:style w:type="paragraph" w:customStyle="1" w:styleId="TH">
    <w:name w:val="TH"/>
    <w:basedOn w:val="Normal"/>
    <w:link w:val="THChar"/>
    <w:rsid w:val="00953B99"/>
    <w:pPr>
      <w:keepNext/>
      <w:keepLines/>
      <w:spacing w:before="60"/>
      <w:jc w:val="center"/>
    </w:pPr>
    <w:rPr>
      <w:rFonts w:ascii="Arial" w:hAnsi="Arial"/>
      <w:b/>
    </w:rPr>
  </w:style>
  <w:style w:type="paragraph" w:customStyle="1" w:styleId="NF">
    <w:name w:val="NF"/>
    <w:basedOn w:val="NO"/>
    <w:rsid w:val="00953B99"/>
    <w:pPr>
      <w:keepNext/>
      <w:spacing w:after="0"/>
    </w:pPr>
    <w:rPr>
      <w:rFonts w:ascii="Arial" w:hAnsi="Arial"/>
      <w:sz w:val="18"/>
    </w:rPr>
  </w:style>
  <w:style w:type="paragraph" w:customStyle="1" w:styleId="PL">
    <w:name w:val="PL"/>
    <w:rsid w:val="0095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3B99"/>
    <w:pPr>
      <w:jc w:val="right"/>
    </w:pPr>
  </w:style>
  <w:style w:type="paragraph" w:customStyle="1" w:styleId="H6">
    <w:name w:val="H6"/>
    <w:basedOn w:val="Heading5"/>
    <w:next w:val="Normal"/>
    <w:rsid w:val="00953B99"/>
    <w:pPr>
      <w:ind w:left="1985" w:hanging="1985"/>
      <w:outlineLvl w:val="9"/>
    </w:pPr>
    <w:rPr>
      <w:sz w:val="20"/>
    </w:rPr>
  </w:style>
  <w:style w:type="paragraph" w:customStyle="1" w:styleId="TAN">
    <w:name w:val="TAN"/>
    <w:basedOn w:val="TAL"/>
    <w:link w:val="TANChar"/>
    <w:rsid w:val="00953B99"/>
    <w:pPr>
      <w:ind w:left="851" w:hanging="851"/>
    </w:pPr>
  </w:style>
  <w:style w:type="paragraph" w:customStyle="1" w:styleId="TAL">
    <w:name w:val="TAL"/>
    <w:basedOn w:val="Normal"/>
    <w:rsid w:val="00953B99"/>
    <w:pPr>
      <w:keepNext/>
      <w:keepLines/>
      <w:spacing w:after="0"/>
    </w:pPr>
    <w:rPr>
      <w:rFonts w:ascii="Arial" w:hAnsi="Arial"/>
      <w:sz w:val="18"/>
    </w:rPr>
  </w:style>
  <w:style w:type="paragraph" w:customStyle="1" w:styleId="ZA">
    <w:name w:val="ZA"/>
    <w:rsid w:val="00953B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3B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3B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3B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3B99"/>
    <w:pPr>
      <w:framePr w:wrap="notBeside" w:y="16161"/>
    </w:pPr>
  </w:style>
  <w:style w:type="character" w:customStyle="1" w:styleId="ZGSM">
    <w:name w:val="ZGSM"/>
    <w:rsid w:val="00953B99"/>
  </w:style>
  <w:style w:type="paragraph" w:styleId="List2">
    <w:name w:val="List 2"/>
    <w:basedOn w:val="List"/>
    <w:semiHidden/>
    <w:rsid w:val="00953B99"/>
    <w:pPr>
      <w:ind w:left="851"/>
    </w:pPr>
  </w:style>
  <w:style w:type="paragraph" w:customStyle="1" w:styleId="ZG">
    <w:name w:val="ZG"/>
    <w:rsid w:val="00953B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3B99"/>
    <w:pPr>
      <w:ind w:left="1135"/>
    </w:pPr>
  </w:style>
  <w:style w:type="paragraph" w:styleId="List4">
    <w:name w:val="List 4"/>
    <w:basedOn w:val="List3"/>
    <w:semiHidden/>
    <w:rsid w:val="00953B99"/>
    <w:pPr>
      <w:ind w:left="1418"/>
    </w:pPr>
  </w:style>
  <w:style w:type="paragraph" w:styleId="List5">
    <w:name w:val="List 5"/>
    <w:basedOn w:val="List4"/>
    <w:semiHidden/>
    <w:rsid w:val="00953B99"/>
    <w:pPr>
      <w:ind w:left="1702"/>
    </w:pPr>
  </w:style>
  <w:style w:type="paragraph" w:customStyle="1" w:styleId="EditorsNote">
    <w:name w:val="Editor's Note"/>
    <w:basedOn w:val="NO"/>
    <w:rsid w:val="00953B99"/>
    <w:rPr>
      <w:color w:val="FF0000"/>
    </w:rPr>
  </w:style>
  <w:style w:type="paragraph" w:styleId="List">
    <w:name w:val="List"/>
    <w:basedOn w:val="Normal"/>
    <w:semiHidden/>
    <w:rsid w:val="00953B99"/>
    <w:pPr>
      <w:ind w:left="568" w:hanging="284"/>
    </w:pPr>
  </w:style>
  <w:style w:type="paragraph" w:styleId="ListBullet">
    <w:name w:val="List Bullet"/>
    <w:basedOn w:val="List"/>
    <w:semiHidden/>
    <w:rsid w:val="00953B99"/>
  </w:style>
  <w:style w:type="paragraph" w:styleId="ListBullet4">
    <w:name w:val="List Bullet 4"/>
    <w:basedOn w:val="ListBullet3"/>
    <w:semiHidden/>
    <w:rsid w:val="00953B99"/>
    <w:pPr>
      <w:ind w:left="1418"/>
    </w:pPr>
  </w:style>
  <w:style w:type="paragraph" w:styleId="ListBullet5">
    <w:name w:val="List Bullet 5"/>
    <w:basedOn w:val="ListBullet4"/>
    <w:semiHidden/>
    <w:rsid w:val="00953B99"/>
    <w:pPr>
      <w:ind w:left="1702"/>
    </w:pPr>
  </w:style>
  <w:style w:type="paragraph" w:customStyle="1" w:styleId="B1">
    <w:name w:val="B1"/>
    <w:basedOn w:val="List"/>
    <w:link w:val="B1Zchn"/>
    <w:rsid w:val="00953B99"/>
  </w:style>
  <w:style w:type="paragraph" w:customStyle="1" w:styleId="B2">
    <w:name w:val="B2"/>
    <w:basedOn w:val="List2"/>
    <w:rsid w:val="00953B99"/>
  </w:style>
  <w:style w:type="paragraph" w:customStyle="1" w:styleId="B3">
    <w:name w:val="B3"/>
    <w:basedOn w:val="List3"/>
    <w:rsid w:val="00953B99"/>
  </w:style>
  <w:style w:type="paragraph" w:customStyle="1" w:styleId="B4">
    <w:name w:val="B4"/>
    <w:basedOn w:val="List4"/>
    <w:rsid w:val="00953B99"/>
  </w:style>
  <w:style w:type="paragraph" w:customStyle="1" w:styleId="B5">
    <w:name w:val="B5"/>
    <w:basedOn w:val="List5"/>
    <w:rsid w:val="00953B99"/>
  </w:style>
  <w:style w:type="paragraph" w:styleId="Footer">
    <w:name w:val="footer"/>
    <w:basedOn w:val="Header"/>
    <w:semiHidden/>
    <w:rsid w:val="00953B99"/>
    <w:pPr>
      <w:jc w:val="center"/>
    </w:pPr>
    <w:rPr>
      <w:i/>
    </w:rPr>
  </w:style>
  <w:style w:type="paragraph" w:customStyle="1" w:styleId="ZTD">
    <w:name w:val="ZTD"/>
    <w:basedOn w:val="ZB"/>
    <w:rsid w:val="00953B99"/>
    <w:pPr>
      <w:framePr w:hRule="auto" w:wrap="notBeside" w:y="852"/>
    </w:pPr>
    <w:rPr>
      <w:i w:val="0"/>
      <w:sz w:val="40"/>
    </w:rPr>
  </w:style>
  <w:style w:type="paragraph" w:customStyle="1" w:styleId="CRCoverPage">
    <w:name w:val="CR Cover Page"/>
    <w:next w:val="Normal"/>
    <w:link w:val="CRCoverPageChar"/>
    <w:rsid w:val="000C3927"/>
    <w:pPr>
      <w:spacing w:after="120"/>
    </w:pPr>
    <w:rPr>
      <w:rFonts w:ascii="Arial" w:eastAsia="MS Mincho" w:hAnsi="Arial"/>
      <w:lang w:eastAsia="en-US"/>
    </w:rPr>
  </w:style>
  <w:style w:type="character" w:customStyle="1" w:styleId="CRCoverPageChar">
    <w:name w:val="CR Cover Page Char"/>
    <w:link w:val="CRCoverPage"/>
    <w:rsid w:val="000C3927"/>
    <w:rPr>
      <w:rFonts w:ascii="Arial" w:eastAsia="MS Mincho" w:hAnsi="Arial"/>
      <w:lang w:eastAsia="en-US"/>
    </w:rPr>
  </w:style>
  <w:style w:type="paragraph" w:styleId="ListParagraph">
    <w:name w:val="List Paragraph"/>
    <w:basedOn w:val="Normal"/>
    <w:uiPriority w:val="34"/>
    <w:qFormat/>
    <w:rsid w:val="000C3927"/>
    <w:pPr>
      <w:ind w:left="720"/>
      <w:contextualSpacing/>
    </w:pPr>
  </w:style>
  <w:style w:type="paragraph" w:styleId="Caption">
    <w:name w:val="caption"/>
    <w:basedOn w:val="Normal"/>
    <w:next w:val="Normal"/>
    <w:uiPriority w:val="35"/>
    <w:unhideWhenUsed/>
    <w:qFormat/>
    <w:rsid w:val="00EA2C36"/>
    <w:pPr>
      <w:spacing w:after="200"/>
    </w:pPr>
    <w:rPr>
      <w:i/>
      <w:iCs/>
      <w:color w:val="44546A" w:themeColor="text2"/>
      <w:sz w:val="18"/>
      <w:szCs w:val="18"/>
    </w:rPr>
  </w:style>
  <w:style w:type="character" w:styleId="PlaceholderText">
    <w:name w:val="Placeholder Text"/>
    <w:basedOn w:val="DefaultParagraphFont"/>
    <w:uiPriority w:val="99"/>
    <w:semiHidden/>
    <w:rsid w:val="00941D11"/>
    <w:rPr>
      <w:color w:val="808080"/>
    </w:rPr>
  </w:style>
  <w:style w:type="table" w:styleId="TableGrid">
    <w:name w:val="Table Grid"/>
    <w:basedOn w:val="TableNormal"/>
    <w:rsid w:val="00A61526"/>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A61526"/>
    <w:rPr>
      <w:rFonts w:ascii="Arial" w:hAnsi="Arial"/>
      <w:b/>
      <w:sz w:val="18"/>
    </w:rPr>
  </w:style>
  <w:style w:type="character" w:customStyle="1" w:styleId="B1Zchn">
    <w:name w:val="B1 Zchn"/>
    <w:link w:val="B1"/>
    <w:qFormat/>
    <w:rsid w:val="00762BF4"/>
    <w:rPr>
      <w:rFonts w:ascii="Times New Roman" w:hAnsi="Times New Roman"/>
    </w:rPr>
  </w:style>
  <w:style w:type="character" w:customStyle="1" w:styleId="apple-converted-space">
    <w:name w:val="apple-converted-space"/>
    <w:rsid w:val="00762BF4"/>
  </w:style>
  <w:style w:type="character" w:customStyle="1" w:styleId="TACChar">
    <w:name w:val="TAC Char"/>
    <w:link w:val="TAC"/>
    <w:qFormat/>
    <w:rsid w:val="008C11E5"/>
    <w:rPr>
      <w:rFonts w:ascii="Arial" w:hAnsi="Arial"/>
      <w:sz w:val="18"/>
    </w:rPr>
  </w:style>
  <w:style w:type="character" w:customStyle="1" w:styleId="THChar">
    <w:name w:val="TH Char"/>
    <w:link w:val="TH"/>
    <w:qFormat/>
    <w:rsid w:val="008C11E5"/>
    <w:rPr>
      <w:rFonts w:ascii="Arial" w:hAnsi="Arial"/>
      <w:b/>
    </w:rPr>
  </w:style>
  <w:style w:type="character" w:customStyle="1" w:styleId="B1Char">
    <w:name w:val="B1 Char"/>
    <w:qFormat/>
    <w:locked/>
    <w:rsid w:val="008C11E5"/>
    <w:rPr>
      <w:lang w:eastAsia="en-US"/>
    </w:rPr>
  </w:style>
  <w:style w:type="character" w:customStyle="1" w:styleId="TANChar">
    <w:name w:val="TAN Char"/>
    <w:link w:val="TAN"/>
    <w:qFormat/>
    <w:rsid w:val="00D164E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0C2EA-8D1A-455D-8732-48177F933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13</Pages>
  <Words>4652</Words>
  <Characters>26519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15</cp:revision>
  <cp:lastPrinted>1899-12-31T23:00:00Z</cp:lastPrinted>
  <dcterms:created xsi:type="dcterms:W3CDTF">2022-04-25T07:28:00Z</dcterms:created>
  <dcterms:modified xsi:type="dcterms:W3CDTF">2022-04-25T13:33:00Z</dcterms:modified>
</cp:coreProperties>
</file>